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932" w:rsidRPr="00653C1E" w:rsidRDefault="00724932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653C1E">
        <w:rPr>
          <w:rStyle w:val="FontStyle20"/>
          <w:sz w:val="24"/>
          <w:szCs w:val="24"/>
        </w:rPr>
        <w:t>ТЕХНОЛОГИЧЕСК</w:t>
      </w:r>
      <w:r>
        <w:rPr>
          <w:rStyle w:val="FontStyle20"/>
          <w:sz w:val="24"/>
          <w:szCs w:val="24"/>
        </w:rPr>
        <w:t>АЯ</w:t>
      </w:r>
      <w:r w:rsidRPr="00653C1E">
        <w:rPr>
          <w:rStyle w:val="FontStyle20"/>
          <w:sz w:val="24"/>
          <w:szCs w:val="24"/>
        </w:rPr>
        <w:t xml:space="preserve"> СХЕМ</w:t>
      </w:r>
      <w:r>
        <w:rPr>
          <w:rStyle w:val="FontStyle20"/>
          <w:sz w:val="24"/>
          <w:szCs w:val="24"/>
        </w:rPr>
        <w:t>А</w:t>
      </w:r>
    </w:p>
    <w:p w:rsidR="00724932" w:rsidRPr="00B3714A" w:rsidRDefault="0072493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53C1E">
        <w:rPr>
          <w:rStyle w:val="FontStyle20"/>
          <w:sz w:val="24"/>
          <w:szCs w:val="24"/>
        </w:rPr>
        <w:t>по предоставлению муниципальной услуги: «Предоставление разрешения на условно разрешенный вид использования земельного участка или объекта капитального строительства».</w:t>
      </w:r>
    </w:p>
    <w:p w:rsidR="00724932" w:rsidRDefault="0072493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24932" w:rsidRPr="00B3714A" w:rsidRDefault="0072493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724932" w:rsidRPr="00B3714A" w:rsidRDefault="0072493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8155"/>
      </w:tblGrid>
      <w:tr w:rsidR="00724932" w:rsidRPr="004B1D1F" w:rsidTr="004B1D1F">
        <w:tc>
          <w:tcPr>
            <w:tcW w:w="817" w:type="dxa"/>
          </w:tcPr>
          <w:p w:rsidR="00724932" w:rsidRPr="004B1D1F" w:rsidRDefault="00724932" w:rsidP="004B1D1F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724932" w:rsidRPr="004B1D1F" w:rsidTr="004B1D1F">
        <w:trPr>
          <w:trHeight w:val="275"/>
        </w:trPr>
        <w:tc>
          <w:tcPr>
            <w:tcW w:w="817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724932" w:rsidRPr="002A57B1" w:rsidRDefault="00724932" w:rsidP="003A3007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724932" w:rsidRPr="004B1D1F" w:rsidTr="004B1D1F">
        <w:trPr>
          <w:trHeight w:val="279"/>
        </w:trPr>
        <w:tc>
          <w:tcPr>
            <w:tcW w:w="817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724932" w:rsidRPr="004B1D1F" w:rsidRDefault="00724932" w:rsidP="004B1D1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724932" w:rsidRPr="003A3007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3A3007">
              <w:rPr>
                <w:i/>
                <w:sz w:val="22"/>
                <w:szCs w:val="22"/>
                <w:shd w:val="clear" w:color="auto" w:fill="FFFFFF"/>
              </w:rPr>
              <w:t>1000000000165167678</w:t>
            </w:r>
          </w:p>
        </w:tc>
      </w:tr>
      <w:tr w:rsidR="00724932" w:rsidRPr="004B1D1F" w:rsidTr="004B1D1F">
        <w:trPr>
          <w:trHeight w:val="398"/>
        </w:trPr>
        <w:tc>
          <w:tcPr>
            <w:tcW w:w="817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724932" w:rsidRPr="004B1D1F" w:rsidRDefault="00724932" w:rsidP="004B1D1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24932" w:rsidRPr="004B1D1F" w:rsidTr="004B1D1F">
        <w:trPr>
          <w:trHeight w:val="275"/>
        </w:trPr>
        <w:tc>
          <w:tcPr>
            <w:tcW w:w="817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724932" w:rsidRPr="004B1D1F" w:rsidRDefault="00724932" w:rsidP="004B1D1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24932" w:rsidRPr="004B1D1F" w:rsidTr="004B1D1F">
        <w:trPr>
          <w:trHeight w:val="280"/>
        </w:trPr>
        <w:tc>
          <w:tcPr>
            <w:tcW w:w="817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724932" w:rsidRPr="004B1D1F" w:rsidRDefault="00724932" w:rsidP="004B1D1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724932" w:rsidRPr="002A57B1" w:rsidRDefault="00724932" w:rsidP="003A3007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 xml:space="preserve">№ </w:t>
            </w:r>
            <w:r>
              <w:rPr>
                <w:rStyle w:val="FontStyle20"/>
                <w:i/>
                <w:sz w:val="22"/>
                <w:szCs w:val="22"/>
              </w:rPr>
              <w:t>69</w:t>
            </w:r>
            <w:r w:rsidRPr="002A57B1">
              <w:rPr>
                <w:rStyle w:val="FontStyle20"/>
                <w:i/>
                <w:sz w:val="22"/>
                <w:szCs w:val="22"/>
              </w:rPr>
              <w:t xml:space="preserve"> от </w:t>
            </w:r>
            <w:r>
              <w:rPr>
                <w:rStyle w:val="FontStyle20"/>
                <w:i/>
                <w:sz w:val="22"/>
                <w:szCs w:val="22"/>
              </w:rPr>
              <w:t>28</w:t>
            </w:r>
            <w:r w:rsidRPr="002A57B1">
              <w:rPr>
                <w:rStyle w:val="FontStyle20"/>
                <w:i/>
                <w:sz w:val="22"/>
                <w:szCs w:val="22"/>
              </w:rPr>
              <w:t>.0</w:t>
            </w:r>
            <w:r>
              <w:rPr>
                <w:rStyle w:val="FontStyle20"/>
                <w:i/>
                <w:sz w:val="22"/>
                <w:szCs w:val="22"/>
              </w:rPr>
              <w:t>4</w:t>
            </w:r>
            <w:r w:rsidRPr="002A57B1">
              <w:rPr>
                <w:rStyle w:val="FontStyle20"/>
                <w:i/>
                <w:sz w:val="22"/>
                <w:szCs w:val="22"/>
              </w:rPr>
              <w:t>.201</w:t>
            </w:r>
            <w:r>
              <w:rPr>
                <w:rStyle w:val="FontStyle20"/>
                <w:i/>
                <w:sz w:val="22"/>
                <w:szCs w:val="22"/>
              </w:rPr>
              <w:t>7</w:t>
            </w:r>
            <w:r w:rsidRPr="002A57B1">
              <w:rPr>
                <w:rStyle w:val="FontStyle20"/>
                <w:i/>
                <w:sz w:val="22"/>
                <w:szCs w:val="22"/>
              </w:rPr>
              <w:t>г.</w:t>
            </w:r>
          </w:p>
        </w:tc>
      </w:tr>
      <w:tr w:rsidR="00724932" w:rsidRPr="004B1D1F" w:rsidTr="003A3007">
        <w:trPr>
          <w:trHeight w:val="577"/>
        </w:trPr>
        <w:tc>
          <w:tcPr>
            <w:tcW w:w="817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724932" w:rsidRPr="004B1D1F" w:rsidRDefault="00724932" w:rsidP="004B1D1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724932" w:rsidRPr="004B1D1F" w:rsidRDefault="00724932" w:rsidP="004B1D1F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24932" w:rsidRPr="004B1D1F" w:rsidTr="004B1D1F">
        <w:tc>
          <w:tcPr>
            <w:tcW w:w="817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724932" w:rsidRPr="002A57B1" w:rsidRDefault="00724932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</w:p>
        </w:tc>
      </w:tr>
      <w:tr w:rsidR="00724932" w:rsidRPr="004B1D1F" w:rsidTr="004B1D1F">
        <w:tc>
          <w:tcPr>
            <w:tcW w:w="817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724932" w:rsidRPr="004B1D1F" w:rsidRDefault="00724932" w:rsidP="004B1D1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724932" w:rsidRPr="002A57B1" w:rsidRDefault="00724932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724932" w:rsidRPr="00B3714A" w:rsidRDefault="0072493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24932" w:rsidRPr="00B3714A" w:rsidRDefault="00724932" w:rsidP="004D6E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2. «Общие сведения о «подуслугах»</w:t>
      </w:r>
    </w:p>
    <w:p w:rsidR="00724932" w:rsidRPr="00B3714A" w:rsidRDefault="00724932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526"/>
        <w:gridCol w:w="851"/>
        <w:gridCol w:w="992"/>
        <w:gridCol w:w="1701"/>
        <w:gridCol w:w="1993"/>
        <w:gridCol w:w="360"/>
        <w:gridCol w:w="1191"/>
        <w:gridCol w:w="1559"/>
        <w:gridCol w:w="661"/>
        <w:gridCol w:w="756"/>
        <w:gridCol w:w="513"/>
        <w:gridCol w:w="338"/>
        <w:gridCol w:w="562"/>
        <w:gridCol w:w="855"/>
        <w:gridCol w:w="1418"/>
        <w:gridCol w:w="34"/>
      </w:tblGrid>
      <w:tr w:rsidR="00724932" w:rsidRPr="004B1D1F" w:rsidTr="00563D2B">
        <w:trPr>
          <w:cantSplit/>
        </w:trPr>
        <w:tc>
          <w:tcPr>
            <w:tcW w:w="425" w:type="dxa"/>
            <w:vMerge w:val="restart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526" w:type="dxa"/>
            <w:vMerge w:val="restart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843" w:type="dxa"/>
            <w:gridSpan w:val="2"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701" w:type="dxa"/>
            <w:vMerge w:val="restart"/>
            <w:vAlign w:val="center"/>
          </w:tcPr>
          <w:p w:rsidR="00724932" w:rsidRPr="004B1D1F" w:rsidRDefault="00724932" w:rsidP="00F841C5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993" w:type="dxa"/>
            <w:vMerge w:val="restart"/>
            <w:vAlign w:val="center"/>
          </w:tcPr>
          <w:p w:rsidR="00724932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559" w:type="dxa"/>
            <w:vMerge w:val="restart"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830" w:type="dxa"/>
            <w:gridSpan w:val="5"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855" w:type="dxa"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452" w:type="dxa"/>
            <w:gridSpan w:val="2"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724932" w:rsidRPr="004B1D1F" w:rsidTr="00563D2B">
        <w:trPr>
          <w:gridAfter w:val="1"/>
          <w:wAfter w:w="34" w:type="dxa"/>
          <w:cantSplit/>
        </w:trPr>
        <w:tc>
          <w:tcPr>
            <w:tcW w:w="425" w:type="dxa"/>
            <w:vMerge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992" w:type="dxa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не по месту</w:t>
            </w:r>
          </w:p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701" w:type="dxa"/>
            <w:vMerge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993" w:type="dxa"/>
            <w:vMerge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269" w:type="dxa"/>
            <w:gridSpan w:val="2"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900" w:type="dxa"/>
            <w:gridSpan w:val="2"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855" w:type="dxa"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24932" w:rsidRPr="004B1D1F" w:rsidRDefault="00724932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724932" w:rsidRPr="004B1D1F" w:rsidTr="00563D2B">
        <w:trPr>
          <w:gridAfter w:val="1"/>
          <w:wAfter w:w="34" w:type="dxa"/>
          <w:cantSplit/>
        </w:trPr>
        <w:tc>
          <w:tcPr>
            <w:tcW w:w="425" w:type="dxa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26" w:type="dxa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993" w:type="dxa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551" w:type="dxa"/>
            <w:gridSpan w:val="2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661" w:type="dxa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269" w:type="dxa"/>
            <w:gridSpan w:val="2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900" w:type="dxa"/>
            <w:gridSpan w:val="2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855" w:type="dxa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724932" w:rsidRPr="004B1D1F" w:rsidTr="00C03A9D">
        <w:trPr>
          <w:gridAfter w:val="1"/>
          <w:wAfter w:w="34" w:type="dxa"/>
          <w:cantSplit/>
          <w:trHeight w:val="407"/>
        </w:trPr>
        <w:tc>
          <w:tcPr>
            <w:tcW w:w="15701" w:type="dxa"/>
            <w:gridSpan w:val="16"/>
          </w:tcPr>
          <w:p w:rsidR="00724932" w:rsidRPr="004B1D1F" w:rsidRDefault="00724932" w:rsidP="006A1DCC">
            <w:pPr>
              <w:pStyle w:val="Style2"/>
              <w:numPr>
                <w:ilvl w:val="0"/>
                <w:numId w:val="9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4B1D1F">
              <w:rPr>
                <w:rStyle w:val="FontStyle20"/>
                <w:b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24932" w:rsidRPr="004B1D1F" w:rsidTr="00563D2B">
        <w:trPr>
          <w:gridAfter w:val="1"/>
          <w:wAfter w:w="34" w:type="dxa"/>
          <w:cantSplit/>
          <w:trHeight w:val="7896"/>
        </w:trPr>
        <w:tc>
          <w:tcPr>
            <w:tcW w:w="425" w:type="dxa"/>
            <w:vAlign w:val="center"/>
          </w:tcPr>
          <w:p w:rsidR="00724932" w:rsidRPr="004B1D1F" w:rsidRDefault="00724932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526" w:type="dxa"/>
            <w:vAlign w:val="center"/>
          </w:tcPr>
          <w:p w:rsidR="00724932" w:rsidRPr="004B1D1F" w:rsidRDefault="00724932" w:rsidP="009A570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A5701">
            <w:pPr>
              <w:pStyle w:val="Style2"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строительства.</w:t>
            </w:r>
          </w:p>
        </w:tc>
        <w:tc>
          <w:tcPr>
            <w:tcW w:w="1843" w:type="dxa"/>
            <w:gridSpan w:val="2"/>
            <w:vAlign w:val="center"/>
          </w:tcPr>
          <w:p w:rsidR="00724932" w:rsidRPr="004B1D1F" w:rsidRDefault="00724932" w:rsidP="00C03A9D">
            <w:pPr>
              <w:pStyle w:val="Style11"/>
              <w:widowControl/>
              <w:spacing w:line="240" w:lineRule="auto"/>
              <w:rPr>
                <w:rStyle w:val="FontStyle23"/>
                <w:i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60 календарных дней со дня регистрации заявления в </w:t>
            </w:r>
            <w:r w:rsidRPr="004B1D1F">
              <w:rPr>
                <w:sz w:val="20"/>
                <w:szCs w:val="20"/>
              </w:rPr>
              <w:t>органе местного самоуправления (далее – Администрация</w:t>
            </w:r>
            <w:r w:rsidRPr="004B1D1F">
              <w:rPr>
                <w:rStyle w:val="FontStyle23"/>
                <w:i/>
                <w:sz w:val="20"/>
                <w:szCs w:val="20"/>
              </w:rPr>
              <w:t>)</w:t>
            </w:r>
            <w:r w:rsidRPr="004B1D1F">
              <w:rPr>
                <w:rStyle w:val="FootnoteReference"/>
                <w:i/>
                <w:sz w:val="20"/>
                <w:szCs w:val="20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724932" w:rsidRPr="004B1D1F" w:rsidRDefault="00724932" w:rsidP="00E8732E">
            <w:pPr>
              <w:numPr>
                <w:ilvl w:val="0"/>
                <w:numId w:val="14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4B1D1F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724932" w:rsidRPr="004B1D1F" w:rsidRDefault="00724932" w:rsidP="00E8732E">
            <w:pPr>
              <w:numPr>
                <w:ilvl w:val="0"/>
                <w:numId w:val="14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2353" w:type="dxa"/>
            <w:gridSpan w:val="2"/>
            <w:vAlign w:val="center"/>
          </w:tcPr>
          <w:p w:rsidR="00724932" w:rsidRPr="007846D2" w:rsidRDefault="00724932" w:rsidP="007846D2">
            <w:pPr>
              <w:pStyle w:val="ListParagraph"/>
              <w:widowControl/>
              <w:suppressAutoHyphens/>
              <w:autoSpaceDN/>
              <w:adjustRightInd/>
              <w:ind w:left="0"/>
              <w:jc w:val="both"/>
              <w:rPr>
                <w:sz w:val="20"/>
                <w:szCs w:val="20"/>
              </w:rPr>
            </w:pPr>
            <w:r w:rsidRPr="007846D2">
              <w:rPr>
                <w:sz w:val="20"/>
                <w:szCs w:val="20"/>
              </w:rPr>
              <w:t>1.Представление заявления и документов, не соответствующих требованиям действующего законодательства Российской Ф</w:t>
            </w:r>
            <w:r>
              <w:rPr>
                <w:sz w:val="20"/>
                <w:szCs w:val="20"/>
              </w:rPr>
              <w:t>едерации и административного регламента;</w:t>
            </w:r>
          </w:p>
          <w:p w:rsidR="00724932" w:rsidRPr="007846D2" w:rsidRDefault="00724932" w:rsidP="007846D2">
            <w:pPr>
              <w:pStyle w:val="ListParagraph"/>
              <w:widowControl/>
              <w:suppressAutoHyphens/>
              <w:autoSpaceDN/>
              <w:adjustRightInd/>
              <w:ind w:left="0"/>
              <w:jc w:val="both"/>
              <w:rPr>
                <w:sz w:val="20"/>
                <w:szCs w:val="20"/>
              </w:rPr>
            </w:pPr>
            <w:r w:rsidRPr="007846D2">
              <w:rPr>
                <w:sz w:val="20"/>
                <w:szCs w:val="20"/>
              </w:rPr>
              <w:t>2.Представление неполного комплекта документов, необходимых для предоставления муниципальной услуги, которые заявитель об</w:t>
            </w:r>
            <w:r>
              <w:rPr>
                <w:sz w:val="20"/>
                <w:szCs w:val="20"/>
              </w:rPr>
              <w:t>язан представить самостоятельно;</w:t>
            </w:r>
          </w:p>
          <w:p w:rsidR="00724932" w:rsidRDefault="00724932" w:rsidP="007846D2">
            <w:pPr>
              <w:pStyle w:val="ListParagraph"/>
              <w:widowControl/>
              <w:suppressAutoHyphens/>
              <w:autoSpaceDN/>
              <w:adjustRightInd/>
              <w:ind w:left="0"/>
              <w:jc w:val="both"/>
            </w:pPr>
            <w:r w:rsidRPr="007846D2">
              <w:rPr>
                <w:sz w:val="20"/>
                <w:szCs w:val="20"/>
              </w:rPr>
              <w:t>3.Выявление в представленных документах сведений, не соответствующих действительности</w:t>
            </w:r>
            <w:r>
              <w:t>;</w:t>
            </w:r>
          </w:p>
          <w:p w:rsidR="00724932" w:rsidRPr="007846D2" w:rsidRDefault="00724932" w:rsidP="007846D2">
            <w:pPr>
              <w:widowControl/>
              <w:autoSpaceDE/>
              <w:autoSpaceDN/>
              <w:adjustRightInd/>
              <w:rPr>
                <w:rStyle w:val="FontStyle23"/>
                <w:sz w:val="24"/>
                <w:szCs w:val="24"/>
              </w:rPr>
            </w:pPr>
            <w:r w:rsidRPr="007846D2">
              <w:rPr>
                <w:sz w:val="20"/>
                <w:szCs w:val="20"/>
              </w:rPr>
              <w:t xml:space="preserve">4.Рекомендации Комиссии по подготовке проекта правил землепользования </w:t>
            </w:r>
            <w:r>
              <w:rPr>
                <w:sz w:val="20"/>
                <w:szCs w:val="20"/>
              </w:rPr>
              <w:t xml:space="preserve">и застройки об отказе в предоставлении разрешения </w:t>
            </w:r>
          </w:p>
        </w:tc>
        <w:tc>
          <w:tcPr>
            <w:tcW w:w="1191" w:type="dxa"/>
            <w:vAlign w:val="center"/>
          </w:tcPr>
          <w:p w:rsidR="00724932" w:rsidRPr="004B1D1F" w:rsidRDefault="00724932" w:rsidP="009F6273">
            <w:pPr>
              <w:widowControl/>
              <w:jc w:val="center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559" w:type="dxa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661" w:type="dxa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756" w:type="dxa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418" w:type="dxa"/>
            <w:vAlign w:val="center"/>
          </w:tcPr>
          <w:p w:rsidR="00724932" w:rsidRDefault="00724932" w:rsidP="00F841C5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724932" w:rsidRPr="00B3714A" w:rsidRDefault="007249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24932" w:rsidRDefault="00724932" w:rsidP="00C4102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24932" w:rsidRPr="00B3714A" w:rsidRDefault="00724932" w:rsidP="00C4102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3. «Сведения о заявителях «подуслуги»</w:t>
      </w: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84"/>
        <w:gridCol w:w="2552"/>
        <w:gridCol w:w="4578"/>
        <w:gridCol w:w="180"/>
        <w:gridCol w:w="1014"/>
        <w:gridCol w:w="1701"/>
        <w:gridCol w:w="1701"/>
        <w:gridCol w:w="1733"/>
      </w:tblGrid>
      <w:tr w:rsidR="00724932" w:rsidRPr="004B1D1F" w:rsidTr="00563D2B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Документ, под</w:t>
            </w:r>
            <w:r w:rsidRPr="004B1D1F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724932" w:rsidRPr="004B1D1F" w:rsidTr="00563D2B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724932" w:rsidRPr="004B1D1F" w:rsidTr="00582571">
        <w:trPr>
          <w:trHeight w:val="198"/>
        </w:trPr>
        <w:tc>
          <w:tcPr>
            <w:tcW w:w="1590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numPr>
                <w:ilvl w:val="0"/>
                <w:numId w:val="7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4B1D1F">
              <w:rPr>
                <w:rStyle w:val="FontStyle20"/>
                <w:b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строительства.</w:t>
            </w:r>
          </w:p>
        </w:tc>
      </w:tr>
      <w:tr w:rsidR="00724932" w:rsidRPr="004B1D1F" w:rsidTr="00AB2794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1.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2.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Физические лица.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3.</w:t>
            </w:r>
            <w:r w:rsidRPr="004B1D1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724932" w:rsidRPr="00B3714A" w:rsidRDefault="00724932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5. Д</w:t>
            </w:r>
            <w:r w:rsidRPr="00B3714A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6. </w:t>
            </w:r>
            <w:r w:rsidRPr="004B1D1F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B3714A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3.</w:t>
            </w:r>
            <w:r w:rsidRPr="004B1D1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724932" w:rsidRPr="00B3714A" w:rsidRDefault="00724932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>5. Д</w:t>
            </w:r>
            <w:r w:rsidRPr="00B3714A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6. </w:t>
            </w:r>
            <w:r w:rsidRPr="004B1D1F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B3714A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3. </w:t>
            </w:r>
            <w:r w:rsidRPr="004B1D1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24932" w:rsidRPr="00B3714A" w:rsidRDefault="00724932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6. </w:t>
            </w:r>
            <w:r w:rsidRPr="004B1D1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7. </w:t>
            </w:r>
            <w:r w:rsidRPr="004B1D1F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724932" w:rsidRPr="004B1D1F" w:rsidRDefault="00724932" w:rsidP="00582571">
            <w:pPr>
              <w:rPr>
                <w:sz w:val="20"/>
                <w:szCs w:val="20"/>
              </w:rPr>
            </w:pPr>
          </w:p>
          <w:p w:rsidR="00724932" w:rsidRPr="004B1D1F" w:rsidRDefault="00724932" w:rsidP="00582571">
            <w:pPr>
              <w:rPr>
                <w:sz w:val="20"/>
                <w:szCs w:val="20"/>
              </w:rPr>
            </w:pPr>
          </w:p>
          <w:p w:rsidR="00724932" w:rsidRPr="004B1D1F" w:rsidRDefault="00724932" w:rsidP="00582571">
            <w:pPr>
              <w:rPr>
                <w:sz w:val="20"/>
                <w:szCs w:val="20"/>
              </w:rPr>
            </w:pPr>
          </w:p>
          <w:p w:rsidR="00724932" w:rsidRPr="004B1D1F" w:rsidRDefault="00724932" w:rsidP="00582571">
            <w:pPr>
              <w:rPr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3. </w:t>
            </w:r>
            <w:r w:rsidRPr="004B1D1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24932" w:rsidRPr="00B3714A" w:rsidRDefault="00724932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6. </w:t>
            </w:r>
            <w:r w:rsidRPr="004B1D1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24932" w:rsidRPr="00B3714A" w:rsidRDefault="00724932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7. </w:t>
            </w:r>
            <w:r w:rsidRPr="004B1D1F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724932" w:rsidRPr="00B3714A" w:rsidRDefault="00724932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4B1D1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724932" w:rsidRPr="004B1D1F" w:rsidRDefault="00724932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724932" w:rsidRDefault="00724932" w:rsidP="00A01E32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B3714A">
        <w:rPr>
          <w:rStyle w:val="FontStyle20"/>
          <w:sz w:val="20"/>
          <w:szCs w:val="20"/>
        </w:rPr>
        <w:t xml:space="preserve">Раздел 4. «Документы, предоставляемые заявителем для получения </w:t>
      </w:r>
      <w:r w:rsidRPr="00B3714A">
        <w:rPr>
          <w:rStyle w:val="FontStyle23"/>
          <w:sz w:val="20"/>
          <w:szCs w:val="20"/>
        </w:rPr>
        <w:t>«подуслуги»</w:t>
      </w:r>
    </w:p>
    <w:p w:rsidR="00724932" w:rsidRPr="00B3714A" w:rsidRDefault="007249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420"/>
        <w:gridCol w:w="2268"/>
        <w:gridCol w:w="1417"/>
        <w:gridCol w:w="1560"/>
        <w:gridCol w:w="4677"/>
        <w:gridCol w:w="1560"/>
        <w:gridCol w:w="1559"/>
      </w:tblGrid>
      <w:tr w:rsidR="00724932" w:rsidRPr="004B1D1F" w:rsidTr="009A468E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724932" w:rsidRPr="004B1D1F" w:rsidTr="009A468E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724932" w:rsidRPr="004B1D1F" w:rsidTr="009A468E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E4EFA">
            <w:pPr>
              <w:pStyle w:val="Style13"/>
              <w:widowControl/>
              <w:numPr>
                <w:ilvl w:val="0"/>
                <w:numId w:val="8"/>
              </w:numPr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4B1D1F">
              <w:rPr>
                <w:rStyle w:val="FontStyle20"/>
                <w:b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строительства.</w:t>
            </w:r>
          </w:p>
        </w:tc>
      </w:tr>
      <w:tr w:rsidR="00724932" w:rsidRPr="004B1D1F" w:rsidTr="009A468E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rStyle w:val="FontStyle20"/>
                <w:sz w:val="20"/>
                <w:szCs w:val="20"/>
              </w:rPr>
              <w:t>Заявление о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82571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1</w:t>
            </w:r>
          </w:p>
          <w:p w:rsidR="00724932" w:rsidRPr="004B1D1F" w:rsidRDefault="00724932" w:rsidP="00582571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0F65F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Приложение №1 к технологической схеме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Default="00724932" w:rsidP="003A3007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724932" w:rsidRPr="004B1D1F" w:rsidRDefault="00724932" w:rsidP="003A3007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2 к технологической схеме</w:t>
            </w:r>
          </w:p>
        </w:tc>
      </w:tr>
      <w:tr w:rsidR="00724932" w:rsidRPr="004B1D1F" w:rsidTr="009A468E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3.</w:t>
            </w:r>
            <w:r w:rsidRPr="004B1D1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6.</w:t>
            </w:r>
            <w:r w:rsidRPr="004B1D1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724932" w:rsidRPr="00B3714A" w:rsidRDefault="00724932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B3714A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1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внутренней стороны документа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разворота бланка документа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B3714A" w:rsidRDefault="00724932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Обязательный документ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24932" w:rsidRPr="00B3714A" w:rsidRDefault="00724932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3. </w:t>
            </w:r>
            <w:r w:rsidRPr="004B1D1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24932" w:rsidRPr="00B3714A" w:rsidRDefault="00724932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24932" w:rsidRPr="00B3714A" w:rsidRDefault="00724932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24932" w:rsidRPr="00B3714A" w:rsidRDefault="00724932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24932" w:rsidRPr="00B3714A" w:rsidRDefault="00724932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724932" w:rsidRPr="00B3714A" w:rsidRDefault="00724932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6. </w:t>
            </w:r>
            <w:r w:rsidRPr="004B1D1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24932" w:rsidRPr="00B3714A" w:rsidRDefault="00724932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7. </w:t>
            </w:r>
            <w:r w:rsidRPr="004B1D1F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24932" w:rsidRPr="004B1D1F" w:rsidTr="009A468E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1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Необязательный документ.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4B1D1F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4B1D1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4B1D1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24932" w:rsidRPr="004B1D1F" w:rsidTr="009A468E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DA7A88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724932" w:rsidRPr="004B1D1F" w:rsidRDefault="00724932" w:rsidP="0091299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724932" w:rsidRPr="004B1D1F" w:rsidRDefault="0072493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Доверенность от юридического лица</w:t>
            </w:r>
          </w:p>
          <w:p w:rsidR="00724932" w:rsidRPr="004B1D1F" w:rsidRDefault="00724932" w:rsidP="0091299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1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1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724932" w:rsidRPr="004B1D1F" w:rsidRDefault="00724932" w:rsidP="00912996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Необязательный документ.</w:t>
            </w:r>
          </w:p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724932" w:rsidRPr="004B1D1F" w:rsidRDefault="0072493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Необязательный документ.</w:t>
            </w:r>
          </w:p>
          <w:p w:rsidR="00724932" w:rsidRPr="004B1D1F" w:rsidRDefault="00724932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912996">
            <w:pPr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724932" w:rsidRPr="004B1D1F" w:rsidRDefault="00724932" w:rsidP="009129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24932" w:rsidRPr="004B1D1F" w:rsidTr="009A468E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  <w:lang w:eastAsia="en-US"/>
              </w:rPr>
              <w:t>Документ, подтверждающий государственную регистрацию в качестве юридического лица или индивидуального предпринимателя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Выписка из Единого государственного реестра юридических лиц (в отношении заявителя - юридического лица)</w:t>
            </w: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1</w:t>
            </w:r>
          </w:p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Необязательный документ.</w:t>
            </w: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Предоставляется заявителем по желанию.</w:t>
            </w: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24932" w:rsidRPr="004B1D1F" w:rsidTr="009A468E">
        <w:trPr>
          <w:trHeight w:val="404"/>
        </w:trPr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B3714A" w:rsidRDefault="00724932" w:rsidP="001430D7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1</w:t>
            </w:r>
          </w:p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Необязательный документ.</w:t>
            </w: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Предоставляется заявителем по желанию.</w:t>
            </w: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</w:tr>
      <w:tr w:rsidR="00724932" w:rsidRPr="004B1D1F" w:rsidTr="009A468E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932" w:rsidRPr="00916D83" w:rsidRDefault="00724932" w:rsidP="001430D7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4B1D1F">
              <w:rPr>
                <w:sz w:val="20"/>
                <w:szCs w:val="20"/>
              </w:rPr>
              <w:t>Правоустанавливающие документы на земельный участокили объект капитального строительства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916D83" w:rsidRDefault="00724932" w:rsidP="001430D7">
            <w:pPr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Выписка из </w:t>
            </w:r>
            <w:r w:rsidRPr="00916D83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земельный участок</w:t>
            </w:r>
            <w:r w:rsidRPr="004B1D1F">
              <w:rPr>
                <w:sz w:val="20"/>
                <w:szCs w:val="20"/>
              </w:rPr>
              <w:t>или объект капитального строительства</w:t>
            </w:r>
          </w:p>
          <w:p w:rsidR="00724932" w:rsidRPr="004B1D1F" w:rsidRDefault="00724932" w:rsidP="001430D7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1 </w:t>
            </w:r>
          </w:p>
          <w:p w:rsidR="00724932" w:rsidRPr="00916D83" w:rsidRDefault="00724932" w:rsidP="001430D7">
            <w:pPr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Предъявляется оригинал </w:t>
            </w:r>
            <w:r w:rsidRPr="00916D83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Необязательный документ.</w:t>
            </w:r>
          </w:p>
          <w:p w:rsidR="00724932" w:rsidRPr="004B1D1F" w:rsidRDefault="00724932" w:rsidP="00AC568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Предоставляется заявителем в по желанию.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724932" w:rsidRPr="004B1D1F" w:rsidRDefault="00724932" w:rsidP="001430D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24932" w:rsidRPr="004B1D1F" w:rsidTr="009A468E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916D83" w:rsidRDefault="00724932" w:rsidP="001430D7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916D83" w:rsidRDefault="00724932" w:rsidP="001430D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16D83">
              <w:rPr>
                <w:sz w:val="20"/>
                <w:szCs w:val="20"/>
                <w:lang w:eastAsia="en-US"/>
              </w:rPr>
              <w:t>Правоустанавливающие документы на земельный участок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4B1D1F">
              <w:rPr>
                <w:sz w:val="20"/>
                <w:szCs w:val="20"/>
              </w:rPr>
              <w:t>или объект капитального строительства</w:t>
            </w:r>
            <w:r w:rsidRPr="00916D83">
              <w:rPr>
                <w:sz w:val="20"/>
                <w:szCs w:val="20"/>
                <w:lang w:eastAsia="en-US"/>
              </w:rPr>
              <w:t>, права на который не зарегистрированы в Едином государственном реестре недвижимости:</w:t>
            </w: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724932" w:rsidRPr="004B1D1F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- свидетельства о праве на наследство;</w:t>
            </w:r>
          </w:p>
          <w:p w:rsidR="00724932" w:rsidRPr="00916D83" w:rsidRDefault="00724932" w:rsidP="001430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  <w:p w:rsidR="00724932" w:rsidRPr="004B1D1F" w:rsidRDefault="00724932" w:rsidP="001430D7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1 </w:t>
            </w:r>
          </w:p>
          <w:p w:rsidR="00724932" w:rsidRPr="004B1D1F" w:rsidRDefault="00724932" w:rsidP="001430D7">
            <w:pPr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Предъявляется оригинал </w:t>
            </w:r>
            <w:r w:rsidRPr="00916D83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Необязательный документ.</w:t>
            </w:r>
          </w:p>
          <w:p w:rsidR="00724932" w:rsidRPr="004B1D1F" w:rsidRDefault="00724932" w:rsidP="001430D7">
            <w:pPr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Предоставляется в случае, если </w:t>
            </w:r>
            <w:r w:rsidRPr="00916D83">
              <w:rPr>
                <w:sz w:val="20"/>
                <w:szCs w:val="20"/>
                <w:lang w:eastAsia="en-US"/>
              </w:rPr>
              <w:t xml:space="preserve"> правоустанавливающие документы на земельный участок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4B1D1F">
              <w:rPr>
                <w:sz w:val="20"/>
                <w:szCs w:val="20"/>
              </w:rPr>
              <w:t>или объект капитального строительства</w:t>
            </w:r>
            <w:r w:rsidRPr="00916D83">
              <w:rPr>
                <w:sz w:val="20"/>
                <w:szCs w:val="20"/>
                <w:lang w:eastAsia="en-US"/>
              </w:rPr>
              <w:t xml:space="preserve"> не зарегистрированы в Едином государственном реестре недвижимости.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24932" w:rsidRPr="004B1D1F" w:rsidTr="009A468E">
        <w:trPr>
          <w:trHeight w:val="404"/>
        </w:trPr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916D83" w:rsidRDefault="00724932" w:rsidP="001430D7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документы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22430">
            <w:pPr>
              <w:widowControl/>
              <w:autoSpaceDE/>
              <w:autoSpaceDN/>
              <w:adjustRightInd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- технико-экономическое  обоснование;</w:t>
            </w:r>
          </w:p>
          <w:p w:rsidR="00724932" w:rsidRPr="004B1D1F" w:rsidRDefault="00724932" w:rsidP="00522430">
            <w:pPr>
              <w:widowControl/>
              <w:autoSpaceDE/>
              <w:autoSpaceDN/>
              <w:adjustRightInd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- эскизный проект (строительства, реконструкции объекта капитального строительства), который предлагается реализовать в случае предоставления разрешения на условно разрешенный вид использования;</w:t>
            </w:r>
          </w:p>
          <w:p w:rsidR="00724932" w:rsidRPr="004B1D1F" w:rsidRDefault="00724932" w:rsidP="00522430">
            <w:pPr>
              <w:widowControl/>
              <w:autoSpaceDE/>
              <w:autoSpaceDN/>
              <w:adjustRightInd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- фото и иные материалы, обосновывающие целесообразность, возможность и допустимость реализации соответствующих предложений.</w:t>
            </w:r>
          </w:p>
          <w:p w:rsidR="00724932" w:rsidRPr="00916D83" w:rsidRDefault="00724932" w:rsidP="001430D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BC31E9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1</w:t>
            </w:r>
          </w:p>
          <w:p w:rsidR="00724932" w:rsidRPr="004B1D1F" w:rsidRDefault="00724932" w:rsidP="00BC31E9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Предъявляется оригинал.</w:t>
            </w:r>
          </w:p>
          <w:p w:rsidR="00724932" w:rsidRPr="004B1D1F" w:rsidRDefault="00724932" w:rsidP="00BC31E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BC31E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Необязательный документ.</w:t>
            </w:r>
          </w:p>
          <w:p w:rsidR="00724932" w:rsidRPr="004B1D1F" w:rsidRDefault="00724932" w:rsidP="0052243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Предоставляется заявителем дополнительно по желанию.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22430">
            <w:pPr>
              <w:widowControl/>
              <w:autoSpaceDE/>
              <w:autoSpaceDN/>
              <w:adjustRightInd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1430D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724932" w:rsidRDefault="007249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24932" w:rsidRPr="00B3714A" w:rsidRDefault="007249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724932" w:rsidRPr="00B3714A" w:rsidRDefault="00724932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885"/>
        <w:gridCol w:w="360"/>
        <w:gridCol w:w="1231"/>
        <w:gridCol w:w="1653"/>
        <w:gridCol w:w="1376"/>
        <w:gridCol w:w="1653"/>
        <w:gridCol w:w="1792"/>
        <w:gridCol w:w="1752"/>
      </w:tblGrid>
      <w:tr w:rsidR="00724932" w:rsidRPr="004B1D1F" w:rsidTr="00563D2B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4B1D1F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4B1D1F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4B1D1F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Срок</w:t>
            </w:r>
          </w:p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724932" w:rsidRPr="004B1D1F" w:rsidTr="00563D2B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724932" w:rsidRPr="004B1D1F" w:rsidTr="00A01E32">
        <w:trPr>
          <w:trHeight w:val="191"/>
        </w:trPr>
        <w:tc>
          <w:tcPr>
            <w:tcW w:w="1503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B3714A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4B1D1F">
              <w:rPr>
                <w:rStyle w:val="FontStyle20"/>
                <w:b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24932" w:rsidRPr="004B1D1F" w:rsidTr="00AB2794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Default="00724932" w:rsidP="003F478B">
            <w:pPr>
              <w:pStyle w:val="Style11"/>
              <w:widowControl/>
              <w:numPr>
                <w:ilvl w:val="0"/>
                <w:numId w:val="17"/>
              </w:numPr>
              <w:spacing w:line="240" w:lineRule="auto"/>
              <w:ind w:left="427" w:hanging="283"/>
              <w:jc w:val="left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Выписк</w:t>
            </w:r>
            <w:r w:rsidRPr="003F478B">
              <w:rPr>
                <w:rStyle w:val="FontStyle23"/>
                <w:sz w:val="20"/>
                <w:szCs w:val="20"/>
              </w:rPr>
              <w:t xml:space="preserve">а из </w:t>
            </w:r>
          </w:p>
          <w:p w:rsidR="00724932" w:rsidRPr="003F478B" w:rsidRDefault="00724932" w:rsidP="003F478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3F478B">
              <w:rPr>
                <w:rStyle w:val="FontStyle23"/>
                <w:sz w:val="20"/>
                <w:szCs w:val="20"/>
              </w:rPr>
              <w:t>Единого государственного реестра недвижимости</w:t>
            </w:r>
            <w:r>
              <w:rPr>
                <w:rStyle w:val="FontStyle23"/>
                <w:sz w:val="20"/>
                <w:szCs w:val="20"/>
              </w:rPr>
              <w:t xml:space="preserve"> об основных характеристиках и правах на объект недвижимости.</w:t>
            </w:r>
          </w:p>
        </w:tc>
        <w:tc>
          <w:tcPr>
            <w:tcW w:w="2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Default="00724932" w:rsidP="0087435F">
            <w:pPr>
              <w:pStyle w:val="Style11"/>
              <w:widowControl/>
              <w:numPr>
                <w:ilvl w:val="0"/>
                <w:numId w:val="17"/>
              </w:numPr>
              <w:spacing w:line="240" w:lineRule="auto"/>
              <w:ind w:left="27" w:hanging="409"/>
              <w:jc w:val="left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1. Сведения об основных характеристиках, правах и правообладателях земельного участка или объекта капитального строительства в отношении которого запрашивается разрешение;</w:t>
            </w:r>
          </w:p>
          <w:p w:rsidR="00724932" w:rsidRPr="004B1D1F" w:rsidRDefault="00724932" w:rsidP="0087435F">
            <w:pPr>
              <w:pStyle w:val="Style11"/>
              <w:widowControl/>
              <w:numPr>
                <w:ilvl w:val="0"/>
                <w:numId w:val="17"/>
              </w:numPr>
              <w:spacing w:line="240" w:lineRule="auto"/>
              <w:ind w:left="27" w:hanging="409"/>
              <w:jc w:val="left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 xml:space="preserve">2. Сведения о правообладателях смежных земельных участков или объектов капитального строительства, расположенных на земельных участках, смежных с земельным участком, применительно к которому запрашивается разрешение, правообладателях помещений, являющихся частью объекта капитального строительства, по отношению к которому запрашивается разрешение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Администрация Лоухского муниципального района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Управление Федеральной службы государственной регистрации, кадастра и картографии по Республике Карелия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563D2B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>
              <w:rPr>
                <w:rStyle w:val="FontStyle23"/>
                <w:sz w:val="20"/>
                <w:szCs w:val="20"/>
                <w:lang w:eastAsia="en-US"/>
              </w:rPr>
              <w:t>0003564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Не более трех рабочих дней со дня получения заявления о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Default="00724932" w:rsidP="00F841C5">
            <w:pPr>
              <w:pStyle w:val="Style11"/>
              <w:widowControl/>
              <w:spacing w:line="240" w:lineRule="auto"/>
              <w:rPr>
                <w:bCs/>
                <w:color w:val="000000"/>
                <w:sz w:val="20"/>
                <w:szCs w:val="20"/>
                <w:shd w:val="clear" w:color="auto" w:fill="EFEFF7"/>
              </w:rPr>
            </w:pPr>
          </w:p>
          <w:p w:rsidR="00724932" w:rsidRPr="00563D2B" w:rsidRDefault="00724932" w:rsidP="00F841C5">
            <w:pPr>
              <w:pStyle w:val="Style11"/>
              <w:widowControl/>
              <w:spacing w:line="240" w:lineRule="auto"/>
              <w:rPr>
                <w:bCs/>
                <w:sz w:val="20"/>
                <w:szCs w:val="20"/>
                <w:shd w:val="clear" w:color="auto" w:fill="EFEFF7"/>
              </w:rPr>
            </w:pPr>
            <w:r w:rsidRPr="00563D2B">
              <w:rPr>
                <w:bCs/>
                <w:sz w:val="20"/>
                <w:szCs w:val="20"/>
                <w:shd w:val="clear" w:color="auto" w:fill="EFEFF7"/>
              </w:rPr>
              <w:t>Приказ Минэкономразвития России от 23.12.2015 N 968</w:t>
            </w:r>
          </w:p>
          <w:p w:rsidR="00724932" w:rsidRPr="00563D2B" w:rsidRDefault="00724932" w:rsidP="00F841C5">
            <w:pPr>
              <w:pStyle w:val="Style11"/>
              <w:widowControl/>
              <w:spacing w:line="240" w:lineRule="auto"/>
              <w:rPr>
                <w:bCs/>
                <w:sz w:val="20"/>
                <w:szCs w:val="20"/>
                <w:shd w:val="clear" w:color="auto" w:fill="EFEFF7"/>
              </w:rPr>
            </w:pPr>
          </w:p>
          <w:p w:rsidR="00724932" w:rsidRPr="00563D2B" w:rsidRDefault="00724932" w:rsidP="00F841C5">
            <w:pPr>
              <w:pStyle w:val="Style11"/>
              <w:widowControl/>
              <w:spacing w:line="240" w:lineRule="auto"/>
              <w:rPr>
                <w:bCs/>
                <w:sz w:val="20"/>
                <w:szCs w:val="20"/>
                <w:shd w:val="clear" w:color="auto" w:fill="EFEFF7"/>
              </w:rPr>
            </w:pPr>
          </w:p>
          <w:p w:rsidR="00724932" w:rsidRPr="00563D2B" w:rsidRDefault="00724932" w:rsidP="00F841C5">
            <w:pPr>
              <w:pStyle w:val="Style11"/>
              <w:widowControl/>
              <w:spacing w:line="240" w:lineRule="auto"/>
              <w:rPr>
                <w:bCs/>
                <w:sz w:val="20"/>
                <w:szCs w:val="20"/>
                <w:shd w:val="clear" w:color="auto" w:fill="EFEFF7"/>
              </w:rPr>
            </w:pPr>
          </w:p>
          <w:p w:rsidR="00724932" w:rsidRPr="004B1D1F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63D2B">
              <w:rPr>
                <w:bCs/>
                <w:sz w:val="20"/>
                <w:szCs w:val="20"/>
                <w:shd w:val="clear" w:color="auto" w:fill="EFEFF7"/>
              </w:rPr>
              <w:t>Приказ Минэкономразвития России от 20.06.2016 N 378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Default="00724932" w:rsidP="00F841C5">
            <w:pPr>
              <w:pStyle w:val="Style11"/>
              <w:widowControl/>
              <w:spacing w:line="240" w:lineRule="auto"/>
              <w:rPr>
                <w:bCs/>
                <w:color w:val="000000"/>
                <w:sz w:val="20"/>
                <w:szCs w:val="20"/>
                <w:shd w:val="clear" w:color="auto" w:fill="EFEFF7"/>
              </w:rPr>
            </w:pPr>
          </w:p>
          <w:p w:rsidR="00724932" w:rsidRPr="00CB2994" w:rsidRDefault="0072493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724932" w:rsidRDefault="007249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24932" w:rsidRDefault="007249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6. Результат «подуслуги»</w:t>
      </w:r>
    </w:p>
    <w:p w:rsidR="00724932" w:rsidRPr="00B3714A" w:rsidRDefault="007249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61"/>
        <w:gridCol w:w="1707"/>
        <w:gridCol w:w="1848"/>
        <w:gridCol w:w="1858"/>
        <w:gridCol w:w="1848"/>
        <w:gridCol w:w="1597"/>
        <w:gridCol w:w="50"/>
        <w:gridCol w:w="1648"/>
      </w:tblGrid>
      <w:tr w:rsidR="00724932" w:rsidRPr="004B1D1F" w:rsidTr="00A01E32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Требования к документу/ документам, являющемуся(ихся) результатом «подуслуги»</w:t>
            </w:r>
          </w:p>
        </w:tc>
        <w:tc>
          <w:tcPr>
            <w:tcW w:w="18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являющегося (ихс 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724932" w:rsidRPr="004B1D1F" w:rsidTr="00A01E32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724932" w:rsidRPr="004B1D1F" w:rsidRDefault="00724932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724932" w:rsidRPr="004B1D1F" w:rsidTr="00912996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724932" w:rsidRPr="004B1D1F" w:rsidTr="00A01E32">
        <w:trPr>
          <w:trHeight w:val="156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B3714A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4B1D1F">
              <w:rPr>
                <w:rStyle w:val="FontStyle20"/>
                <w:b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24932" w:rsidRPr="004B1D1F" w:rsidTr="00AB2794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F02402" w:rsidRDefault="00724932" w:rsidP="00F0240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02402">
              <w:rPr>
                <w:sz w:val="20"/>
                <w:szCs w:val="20"/>
                <w:lang w:eastAsia="en-US"/>
              </w:rPr>
              <w:t xml:space="preserve">Решение о предоставлении разрешения на условно разрешенный вид использования </w:t>
            </w:r>
            <w:r w:rsidRPr="004B1D1F">
              <w:rPr>
                <w:rStyle w:val="FontStyle20"/>
                <w:sz w:val="20"/>
                <w:szCs w:val="20"/>
              </w:rPr>
              <w:t>земельного участка или объекта капитального строительства</w:t>
            </w:r>
          </w:p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724932" w:rsidRPr="004B1D1F" w:rsidRDefault="00724932" w:rsidP="00C865CB">
            <w:pPr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  <w:p w:rsidR="00724932" w:rsidRPr="004B1D1F" w:rsidRDefault="00724932" w:rsidP="00C865CB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- лично в Администрации</w:t>
            </w:r>
          </w:p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- лично в МФЦ</w:t>
            </w:r>
          </w:p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150BB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30 календарных дней с даты </w:t>
            </w:r>
            <w:r>
              <w:rPr>
                <w:sz w:val="20"/>
                <w:szCs w:val="20"/>
              </w:rPr>
              <w:t>составления</w:t>
            </w:r>
            <w:r w:rsidRPr="004B1D1F">
              <w:rPr>
                <w:sz w:val="20"/>
                <w:szCs w:val="20"/>
              </w:rPr>
              <w:t xml:space="preserve"> результата услуги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724932" w:rsidRPr="004B1D1F" w:rsidTr="00AB2794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F02402" w:rsidRDefault="00724932" w:rsidP="00F0240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02402">
              <w:rPr>
                <w:sz w:val="20"/>
                <w:szCs w:val="20"/>
                <w:lang w:eastAsia="en-US"/>
              </w:rPr>
              <w:t xml:space="preserve">Решение об отказе в предоставлении разрешения на условно разрешенный вид использования </w:t>
            </w:r>
            <w:r w:rsidRPr="004B1D1F">
              <w:rPr>
                <w:rStyle w:val="FontStyle20"/>
                <w:sz w:val="20"/>
                <w:szCs w:val="20"/>
              </w:rPr>
              <w:t>земельного участка или объекта капитального строительства</w:t>
            </w:r>
          </w:p>
          <w:p w:rsidR="00724932" w:rsidRPr="004B1D1F" w:rsidRDefault="00724932" w:rsidP="00B909B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CD7DCC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724932" w:rsidRPr="004B1D1F" w:rsidRDefault="00724932" w:rsidP="00CD7DCC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  <w:p w:rsidR="00724932" w:rsidRPr="00F02402" w:rsidRDefault="00724932" w:rsidP="00CD7DC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02402">
              <w:rPr>
                <w:sz w:val="20"/>
                <w:szCs w:val="20"/>
                <w:lang w:eastAsia="en-US"/>
              </w:rPr>
              <w:t>Решение должно быть обоснованным и содержать все основания отказа.</w:t>
            </w:r>
          </w:p>
          <w:p w:rsidR="00724932" w:rsidRPr="004B1D1F" w:rsidRDefault="00724932" w:rsidP="00CD7DC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4932" w:rsidRPr="004B1D1F" w:rsidRDefault="00724932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- лично в Администрации</w:t>
            </w:r>
          </w:p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- лично в МФЦ</w:t>
            </w:r>
          </w:p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5150BB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30 календарных дней с даты </w:t>
            </w:r>
            <w:r>
              <w:rPr>
                <w:sz w:val="20"/>
                <w:szCs w:val="20"/>
              </w:rPr>
              <w:t>составления</w:t>
            </w:r>
            <w:r w:rsidRPr="004B1D1F">
              <w:rPr>
                <w:sz w:val="20"/>
                <w:szCs w:val="20"/>
              </w:rPr>
              <w:t xml:space="preserve"> результата услуги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724932" w:rsidRDefault="00724932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24932" w:rsidRDefault="00724932" w:rsidP="0055746D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8D3C28">
        <w:rPr>
          <w:rStyle w:val="FontStyle20"/>
          <w:sz w:val="20"/>
          <w:szCs w:val="20"/>
        </w:rPr>
        <w:t xml:space="preserve">Раздел </w:t>
      </w:r>
      <w:r w:rsidRPr="008D3C28">
        <w:rPr>
          <w:rStyle w:val="FontStyle22"/>
          <w:sz w:val="20"/>
          <w:szCs w:val="20"/>
        </w:rPr>
        <w:t xml:space="preserve">7. </w:t>
      </w:r>
      <w:r w:rsidRPr="008D3C28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8D3C28">
        <w:rPr>
          <w:rStyle w:val="FontStyle23"/>
          <w:sz w:val="20"/>
          <w:szCs w:val="20"/>
        </w:rPr>
        <w:t>«подуслуги»</w:t>
      </w:r>
    </w:p>
    <w:p w:rsidR="00724932" w:rsidRPr="008D3C28" w:rsidRDefault="00724932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126"/>
        <w:gridCol w:w="3969"/>
        <w:gridCol w:w="2551"/>
        <w:gridCol w:w="2410"/>
        <w:gridCol w:w="1843"/>
        <w:gridCol w:w="1984"/>
      </w:tblGrid>
      <w:tr w:rsidR="00724932" w:rsidRPr="004B1D1F" w:rsidTr="00B27C90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24932" w:rsidRPr="004B1D1F" w:rsidTr="00B27C90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24932" w:rsidRPr="004B1D1F" w:rsidTr="00B27C90">
        <w:trPr>
          <w:trHeight w:val="154"/>
        </w:trPr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B3714A">
            <w:pPr>
              <w:pStyle w:val="Style13"/>
              <w:widowControl/>
              <w:numPr>
                <w:ilvl w:val="0"/>
                <w:numId w:val="12"/>
              </w:numPr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4B1D1F">
              <w:rPr>
                <w:rStyle w:val="FontStyle20"/>
                <w:b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24932" w:rsidRPr="004B1D1F" w:rsidTr="00AB2794">
        <w:trPr>
          <w:trHeight w:val="52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нет</w:t>
            </w:r>
          </w:p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4B1D1F">
              <w:rPr>
                <w:sz w:val="20"/>
                <w:szCs w:val="20"/>
                <w:lang w:eastAsia="en-US"/>
              </w:rPr>
              <w:t>Расписка в приеме документов</w:t>
            </w:r>
          </w:p>
          <w:p w:rsidR="00724932" w:rsidRPr="004B1D1F" w:rsidRDefault="0072493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724932" w:rsidRPr="004B1D1F" w:rsidRDefault="0072493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724932" w:rsidRPr="004B1D1F" w:rsidRDefault="0072493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724932" w:rsidRPr="004B1D1F" w:rsidRDefault="0072493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724932" w:rsidRPr="004B1D1F" w:rsidRDefault="0072493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724932" w:rsidRPr="004B1D1F" w:rsidTr="00B27C90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Организация курьерской службы МФЦ</w:t>
            </w:r>
          </w:p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4B1D1F">
              <w:rPr>
                <w:sz w:val="20"/>
                <w:szCs w:val="20"/>
                <w:lang w:eastAsia="en-US"/>
              </w:rPr>
              <w:t>Реестр передачи дел</w:t>
            </w:r>
          </w:p>
          <w:p w:rsidR="00724932" w:rsidRPr="004B1D1F" w:rsidRDefault="0072493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4B1D1F">
              <w:rPr>
                <w:sz w:val="20"/>
                <w:szCs w:val="20"/>
                <w:lang w:eastAsia="en-US"/>
              </w:rPr>
              <w:t>Опись документов</w:t>
            </w:r>
          </w:p>
          <w:p w:rsidR="00724932" w:rsidRPr="004B1D1F" w:rsidRDefault="0072493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724932" w:rsidRPr="004B1D1F" w:rsidTr="00F02402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8D3C28">
            <w:pPr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 w:rsidRPr="008D3C28">
              <w:rPr>
                <w:sz w:val="20"/>
                <w:szCs w:val="20"/>
                <w:lang w:eastAsia="en-US"/>
              </w:rPr>
              <w:t xml:space="preserve">решения в письменной форме о </w:t>
            </w:r>
            <w:r>
              <w:rPr>
                <w:sz w:val="20"/>
                <w:szCs w:val="20"/>
                <w:lang w:eastAsia="en-US"/>
              </w:rPr>
              <w:t>предоставлении (</w:t>
            </w:r>
            <w:r w:rsidRPr="00F02402">
              <w:rPr>
                <w:sz w:val="20"/>
                <w:szCs w:val="20"/>
                <w:lang w:eastAsia="en-US"/>
              </w:rPr>
              <w:t>об отказе в предоставлении</w:t>
            </w:r>
            <w:r>
              <w:rPr>
                <w:sz w:val="20"/>
                <w:szCs w:val="20"/>
                <w:lang w:eastAsia="en-US"/>
              </w:rPr>
              <w:t>)</w:t>
            </w:r>
            <w:r w:rsidRPr="00F02402">
              <w:rPr>
                <w:sz w:val="20"/>
                <w:szCs w:val="20"/>
                <w:lang w:eastAsia="en-US"/>
              </w:rPr>
              <w:t xml:space="preserve"> разрешения на условно разрешенный вид использования </w:t>
            </w:r>
            <w:r w:rsidRPr="004B1D1F">
              <w:rPr>
                <w:rStyle w:val="FontStyle20"/>
                <w:sz w:val="20"/>
                <w:szCs w:val="20"/>
              </w:rPr>
              <w:t>земельного участка или объекта капитального строительства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Организация курьерской службы МФЦ</w:t>
            </w:r>
          </w:p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4B1D1F">
              <w:rPr>
                <w:sz w:val="20"/>
                <w:szCs w:val="20"/>
                <w:lang w:eastAsia="en-US"/>
              </w:rPr>
              <w:t>Реестр передачи дел</w:t>
            </w:r>
          </w:p>
        </w:tc>
      </w:tr>
      <w:tr w:rsidR="00724932" w:rsidRPr="004B1D1F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4B1D1F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4B1D1F">
              <w:rPr>
                <w:sz w:val="20"/>
                <w:szCs w:val="20"/>
                <w:lang w:eastAsia="en-US"/>
              </w:rPr>
              <w:t>Расписка в выдаче документов</w:t>
            </w:r>
          </w:p>
        </w:tc>
      </w:tr>
    </w:tbl>
    <w:p w:rsidR="00724932" w:rsidRDefault="00724932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24932" w:rsidRDefault="00724932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724932" w:rsidRPr="00B3714A" w:rsidRDefault="00724932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100"/>
        <w:gridCol w:w="1869"/>
        <w:gridCol w:w="1719"/>
        <w:gridCol w:w="2509"/>
        <w:gridCol w:w="2490"/>
        <w:gridCol w:w="2130"/>
        <w:gridCol w:w="2830"/>
      </w:tblGrid>
      <w:tr w:rsidR="00724932" w:rsidRPr="004B1D1F" w:rsidTr="0055746D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4B1D1F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4B1D1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4B1D1F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724932" w:rsidRPr="004B1D1F" w:rsidRDefault="00724932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4B1D1F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4B1D1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4B1D1F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4B1D1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4B1D1F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724932" w:rsidRPr="004B1D1F" w:rsidRDefault="00724932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4B1D1F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4B1D1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4B1D1F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4B1D1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4B1D1F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4B1D1F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4B1D1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32" w:rsidRPr="004B1D1F" w:rsidRDefault="00724932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4B1D1F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4B1D1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4B1D1F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724932" w:rsidRPr="004B1D1F" w:rsidRDefault="00724932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4B1D1F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4B1D1F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724932" w:rsidRPr="004B1D1F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4B1D1F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B1D1F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24932" w:rsidRPr="004B1D1F" w:rsidTr="00912996">
        <w:trPr>
          <w:trHeight w:val="161"/>
        </w:trPr>
        <w:tc>
          <w:tcPr>
            <w:tcW w:w="153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4B1D1F" w:rsidRDefault="00724932" w:rsidP="00B3714A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4B1D1F">
              <w:rPr>
                <w:rStyle w:val="FontStyle20"/>
                <w:b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24932" w:rsidRPr="004B1D1F" w:rsidTr="00AB2794">
        <w:trPr>
          <w:trHeight w:val="161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C41022" w:rsidRDefault="00724932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7" w:history="1">
              <w:r w:rsidRPr="00C41022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Pr="00C41022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724932" w:rsidRPr="00C41022" w:rsidRDefault="00724932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Pr="00C41022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Pr="00C41022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724932" w:rsidRPr="00C41022" w:rsidRDefault="00724932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C41022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C41022" w:rsidRDefault="00724932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C41022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C41022" w:rsidRDefault="00724932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C41022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C41022" w:rsidRDefault="00724932" w:rsidP="00FE2CD6">
            <w:r w:rsidRPr="00C41022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C41022" w:rsidRDefault="00724932" w:rsidP="00FE2CD6">
            <w:r w:rsidRPr="00C41022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C41022" w:rsidRDefault="00724932" w:rsidP="00FE2CD6">
            <w:r w:rsidRPr="00C41022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32" w:rsidRPr="00C41022" w:rsidRDefault="00724932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C41022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724932" w:rsidRDefault="00724932" w:rsidP="003D22A6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  <w:sectPr w:rsidR="00724932" w:rsidSect="0006266D">
          <w:headerReference w:type="default" r:id="rId9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</w:p>
    <w:p w:rsidR="00724932" w:rsidRPr="00522430" w:rsidRDefault="00724932" w:rsidP="00522430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 w:rsidRPr="00522430">
        <w:rPr>
          <w:lang w:eastAsia="en-US"/>
        </w:rPr>
        <w:t>Приложение № 1</w:t>
      </w:r>
    </w:p>
    <w:p w:rsidR="00724932" w:rsidRDefault="00724932" w:rsidP="00DD0DB5">
      <w:pPr>
        <w:ind w:firstLine="4536"/>
        <w:jc w:val="both"/>
        <w:rPr>
          <w:rFonts w:ascii="Times New Roman CYR" w:hAnsi="Times New Roman CYR" w:cs="Times New Roman CYR"/>
        </w:rPr>
      </w:pPr>
      <w:r w:rsidRPr="00522430">
        <w:rPr>
          <w:rFonts w:ascii="Times New Roman CYR" w:hAnsi="Times New Roman CYR" w:cs="Times New Roman CYR"/>
        </w:rPr>
        <w:t xml:space="preserve">В комиссию по подготовке проекта </w:t>
      </w:r>
    </w:p>
    <w:p w:rsidR="00724932" w:rsidRPr="00522430" w:rsidRDefault="00724932" w:rsidP="00DD0DB5">
      <w:pPr>
        <w:ind w:firstLine="401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</w:t>
      </w:r>
      <w:r w:rsidRPr="00522430">
        <w:rPr>
          <w:rFonts w:ascii="Times New Roman CYR" w:hAnsi="Times New Roman CYR" w:cs="Times New Roman CYR"/>
        </w:rPr>
        <w:t>правил землепользования и застройки</w:t>
      </w:r>
    </w:p>
    <w:p w:rsidR="00724932" w:rsidRPr="006B463F" w:rsidRDefault="00724932" w:rsidP="00DD0DB5">
      <w:pPr>
        <w:spacing w:before="120"/>
        <w:ind w:left="4536"/>
        <w:rPr>
          <w:sz w:val="20"/>
          <w:szCs w:val="20"/>
        </w:rPr>
      </w:pPr>
      <w:r w:rsidRPr="006B463F">
        <w:t>От</w:t>
      </w:r>
      <w:r w:rsidRPr="006B463F">
        <w:rPr>
          <w:sz w:val="20"/>
          <w:szCs w:val="20"/>
        </w:rPr>
        <w:t xml:space="preserve"> ______________________________________________________</w:t>
      </w:r>
    </w:p>
    <w:p w:rsidR="00724932" w:rsidRDefault="00724932" w:rsidP="00DD0DB5">
      <w:pPr>
        <w:ind w:left="4536"/>
        <w:jc w:val="center"/>
        <w:rPr>
          <w:i/>
          <w:spacing w:val="-14"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 xml:space="preserve">(ФИО заявителя – физического лица, </w:t>
      </w:r>
      <w:r>
        <w:rPr>
          <w:i/>
          <w:spacing w:val="-14"/>
          <w:sz w:val="18"/>
          <w:szCs w:val="18"/>
        </w:rPr>
        <w:t>индивидуального предпринимателя,</w:t>
      </w:r>
    </w:p>
    <w:p w:rsidR="00724932" w:rsidRPr="006B463F" w:rsidRDefault="00724932" w:rsidP="00DD0DB5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>наименование заявителя - юридического лица)</w:t>
      </w:r>
    </w:p>
    <w:p w:rsidR="00724932" w:rsidRDefault="00724932" w:rsidP="00DD0DB5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</w:t>
      </w:r>
    </w:p>
    <w:p w:rsidR="00724932" w:rsidRPr="006B463F" w:rsidRDefault="00724932" w:rsidP="00DD0DB5">
      <w:pPr>
        <w:ind w:left="4536"/>
        <w:jc w:val="center"/>
        <w:rPr>
          <w:i/>
          <w:sz w:val="20"/>
          <w:szCs w:val="20"/>
        </w:rPr>
      </w:pPr>
      <w:r w:rsidRPr="006B463F">
        <w:rPr>
          <w:i/>
          <w:spacing w:val="-14"/>
          <w:sz w:val="18"/>
          <w:szCs w:val="18"/>
        </w:rPr>
        <w:t xml:space="preserve">(ФИО </w:t>
      </w:r>
      <w:r>
        <w:rPr>
          <w:i/>
          <w:spacing w:val="-14"/>
          <w:sz w:val="18"/>
          <w:szCs w:val="18"/>
        </w:rPr>
        <w:t>представителя заявителя)</w:t>
      </w:r>
    </w:p>
    <w:p w:rsidR="00724932" w:rsidRDefault="00724932" w:rsidP="00DD0DB5">
      <w:pPr>
        <w:ind w:left="4536"/>
        <w:jc w:val="both"/>
        <w:rPr>
          <w:i/>
          <w:sz w:val="20"/>
          <w:szCs w:val="20"/>
        </w:rPr>
      </w:pPr>
      <w:r w:rsidRPr="006B463F">
        <w:rPr>
          <w:i/>
          <w:sz w:val="20"/>
          <w:szCs w:val="20"/>
        </w:rPr>
        <w:t>________________________________________________________</w:t>
      </w:r>
    </w:p>
    <w:p w:rsidR="00724932" w:rsidRPr="006B463F" w:rsidRDefault="00724932" w:rsidP="00DD0DB5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</w:t>
      </w:r>
    </w:p>
    <w:p w:rsidR="00724932" w:rsidRPr="006B463F" w:rsidRDefault="00724932" w:rsidP="00DD0DB5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 xml:space="preserve">(серия, номер документа, удостоверяющего личность заявителя, </w:t>
      </w:r>
      <w:r>
        <w:rPr>
          <w:i/>
          <w:sz w:val="18"/>
          <w:szCs w:val="18"/>
        </w:rPr>
        <w:t xml:space="preserve">представителя заявителя, </w:t>
      </w:r>
      <w:r w:rsidRPr="006B463F">
        <w:rPr>
          <w:i/>
          <w:sz w:val="18"/>
          <w:szCs w:val="18"/>
        </w:rPr>
        <w:t>дата выдачи, орган, выдавший документ)</w:t>
      </w:r>
    </w:p>
    <w:p w:rsidR="00724932" w:rsidRPr="006B463F" w:rsidRDefault="00724932" w:rsidP="00DD0DB5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>________________________________________________________________</w:t>
      </w:r>
    </w:p>
    <w:p w:rsidR="00724932" w:rsidRPr="006B463F" w:rsidRDefault="00724932" w:rsidP="00DD0DB5">
      <w:pPr>
        <w:ind w:left="4536"/>
        <w:jc w:val="both"/>
        <w:rPr>
          <w:i/>
          <w:sz w:val="20"/>
          <w:szCs w:val="20"/>
        </w:rPr>
      </w:pPr>
      <w:r w:rsidRPr="006B463F">
        <w:rPr>
          <w:i/>
          <w:sz w:val="20"/>
          <w:szCs w:val="20"/>
        </w:rPr>
        <w:t>__________________________________________________________</w:t>
      </w:r>
    </w:p>
    <w:p w:rsidR="00724932" w:rsidRPr="006B463F" w:rsidRDefault="00724932" w:rsidP="00DD0DB5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 xml:space="preserve"> (почтовый адрес)</w:t>
      </w:r>
    </w:p>
    <w:p w:rsidR="00724932" w:rsidRPr="006B463F" w:rsidRDefault="00724932" w:rsidP="00DD0DB5">
      <w:pPr>
        <w:ind w:left="4536"/>
        <w:jc w:val="center"/>
        <w:rPr>
          <w:i/>
          <w:spacing w:val="-14"/>
          <w:sz w:val="18"/>
          <w:szCs w:val="18"/>
        </w:rPr>
      </w:pPr>
      <w:r>
        <w:rPr>
          <w:i/>
          <w:spacing w:val="-14"/>
          <w:sz w:val="18"/>
          <w:szCs w:val="18"/>
        </w:rPr>
        <w:t>____________________________________________________________________________</w:t>
      </w:r>
    </w:p>
    <w:p w:rsidR="00724932" w:rsidRDefault="00724932" w:rsidP="00DD0DB5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 xml:space="preserve">(ОГРН, </w:t>
      </w:r>
      <w:r>
        <w:rPr>
          <w:i/>
          <w:spacing w:val="-14"/>
          <w:sz w:val="18"/>
          <w:szCs w:val="18"/>
        </w:rPr>
        <w:t>дата государственной регистрации</w:t>
      </w:r>
    </w:p>
    <w:p w:rsidR="00724932" w:rsidRPr="006B463F" w:rsidRDefault="00724932" w:rsidP="00DD0DB5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индивидуального предпринимателя, юридического лица)</w:t>
      </w:r>
    </w:p>
    <w:p w:rsidR="00724932" w:rsidRDefault="00724932" w:rsidP="00DD0DB5">
      <w:pPr>
        <w:ind w:left="4536"/>
        <w:jc w:val="both"/>
        <w:rPr>
          <w:sz w:val="20"/>
          <w:szCs w:val="20"/>
        </w:rPr>
      </w:pPr>
      <w:r w:rsidRPr="006B463F">
        <w:t>тел./факс</w:t>
      </w:r>
      <w:r w:rsidRPr="006B463F">
        <w:rPr>
          <w:i/>
          <w:sz w:val="20"/>
          <w:szCs w:val="20"/>
        </w:rPr>
        <w:t xml:space="preserve">: </w:t>
      </w:r>
      <w:r w:rsidRPr="006B463F">
        <w:rPr>
          <w:sz w:val="20"/>
          <w:szCs w:val="20"/>
        </w:rPr>
        <w:t>______________________________________________</w:t>
      </w:r>
    </w:p>
    <w:p w:rsidR="00724932" w:rsidRPr="00522430" w:rsidRDefault="00724932" w:rsidP="00522430">
      <w:pPr>
        <w:rPr>
          <w:lang w:eastAsia="hi-IN" w:bidi="hi-IN"/>
        </w:rPr>
      </w:pPr>
    </w:p>
    <w:p w:rsidR="00724932" w:rsidRPr="006A1DCC" w:rsidRDefault="00724932" w:rsidP="00552C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430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24932" w:rsidRPr="006A1DCC" w:rsidRDefault="00724932" w:rsidP="008A4080">
      <w:pPr>
        <w:pStyle w:val="ConsPlusNonformat"/>
        <w:jc w:val="center"/>
        <w:rPr>
          <w:rStyle w:val="FontStyle20"/>
          <w:b/>
          <w:sz w:val="24"/>
          <w:szCs w:val="24"/>
        </w:rPr>
      </w:pPr>
      <w:r w:rsidRPr="006A1DCC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6A1DCC">
        <w:rPr>
          <w:rStyle w:val="FontStyle20"/>
          <w:b/>
          <w:sz w:val="24"/>
          <w:szCs w:val="24"/>
        </w:rPr>
        <w:t>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724932" w:rsidRDefault="00724932" w:rsidP="00AB302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</w:p>
    <w:p w:rsidR="00724932" w:rsidRDefault="00724932" w:rsidP="00F02402">
      <w:pPr>
        <w:rPr>
          <w:lang w:eastAsia="hi-IN" w:bidi="hi-IN"/>
        </w:rPr>
      </w:pPr>
    </w:p>
    <w:p w:rsidR="00724932" w:rsidRDefault="00724932" w:rsidP="00F02402">
      <w:pPr>
        <w:ind w:firstLine="700"/>
        <w:jc w:val="both"/>
      </w:pPr>
      <w:r>
        <w:t>В соответствии со ст. 39 Градостроительного кодекса Российской Федерации прошу предоставить разрешение на условно разрешенный вид использования земельного участка ________________________________________________________________________ с кадастровым</w:t>
      </w:r>
    </w:p>
    <w:p w:rsidR="00724932" w:rsidRDefault="00724932" w:rsidP="001F5185">
      <w:pPr>
        <w:spacing w:line="360" w:lineRule="auto"/>
        <w:jc w:val="both"/>
        <w:rPr>
          <w:sz w:val="22"/>
          <w:szCs w:val="22"/>
        </w:rPr>
      </w:pPr>
      <w:r>
        <w:rPr>
          <w:i/>
          <w:iCs/>
          <w:sz w:val="20"/>
          <w:szCs w:val="20"/>
        </w:rPr>
        <w:t xml:space="preserve">         (указать условно разрешенный вид  использования земельного участка)</w:t>
      </w:r>
    </w:p>
    <w:p w:rsidR="00724932" w:rsidRDefault="00724932" w:rsidP="001F5185">
      <w:pPr>
        <w:jc w:val="both"/>
        <w:rPr>
          <w:rFonts w:ascii="Calibri" w:hAnsi="Calibri" w:cs="Calibri"/>
        </w:rPr>
      </w:pPr>
      <w:r>
        <w:t>номером:________________________________________________ или объекта капитального строительства  _______________________________________________________________________.</w:t>
      </w:r>
    </w:p>
    <w:p w:rsidR="00724932" w:rsidRPr="001F5185" w:rsidRDefault="00724932" w:rsidP="001F5185">
      <w:pPr>
        <w:ind w:left="3540"/>
        <w:jc w:val="both"/>
        <w:rPr>
          <w:i/>
          <w:sz w:val="20"/>
          <w:szCs w:val="20"/>
        </w:rPr>
      </w:pPr>
      <w:r w:rsidRPr="001F5185">
        <w:rPr>
          <w:i/>
          <w:sz w:val="20"/>
          <w:szCs w:val="20"/>
        </w:rPr>
        <w:t>(указать наименование объекта капитального строительства)</w:t>
      </w:r>
    </w:p>
    <w:p w:rsidR="00724932" w:rsidRPr="00F02402" w:rsidRDefault="00724932" w:rsidP="00F02402">
      <w:pPr>
        <w:ind w:firstLine="700"/>
      </w:pPr>
      <w:r>
        <w:t>Место нахождения земельного участка (или объекта капитального строительства):</w:t>
      </w:r>
    </w:p>
    <w:p w:rsidR="00724932" w:rsidRPr="00F02402" w:rsidRDefault="00724932" w:rsidP="00F02402">
      <w:r w:rsidRPr="00F02402">
        <w:t>____________________________________________________________________________________</w:t>
      </w:r>
    </w:p>
    <w:p w:rsidR="00724932" w:rsidRDefault="00724932" w:rsidP="00F02402">
      <w:r w:rsidRPr="00F02402">
        <w:t>____________________________________________________________________________________</w:t>
      </w:r>
    </w:p>
    <w:p w:rsidR="00724932" w:rsidRDefault="00724932" w:rsidP="00F02402">
      <w:pPr>
        <w:jc w:val="both"/>
        <w:rPr>
          <w:u w:val="single"/>
        </w:rPr>
      </w:pPr>
    </w:p>
    <w:p w:rsidR="00724932" w:rsidRDefault="00724932" w:rsidP="00F02402">
      <w:pPr>
        <w:jc w:val="both"/>
        <w:rPr>
          <w:u w:val="single"/>
        </w:rPr>
      </w:pPr>
    </w:p>
    <w:p w:rsidR="00724932" w:rsidRDefault="00724932" w:rsidP="00F02402">
      <w:pPr>
        <w:jc w:val="both"/>
        <w:rPr>
          <w:u w:val="single"/>
        </w:rPr>
      </w:pPr>
    </w:p>
    <w:p w:rsidR="00724932" w:rsidRPr="001F5185" w:rsidRDefault="00724932" w:rsidP="00F02402">
      <w:pPr>
        <w:jc w:val="both"/>
        <w:rPr>
          <w:color w:val="000000"/>
        </w:rPr>
      </w:pPr>
      <w:r w:rsidRPr="001F5185">
        <w:t>Приложение:</w:t>
      </w:r>
    </w:p>
    <w:p w:rsidR="00724932" w:rsidRPr="00F02402" w:rsidRDefault="00724932" w:rsidP="00F02402">
      <w:pPr>
        <w:jc w:val="both"/>
        <w:rPr>
          <w:color w:val="000000"/>
        </w:rPr>
      </w:pPr>
      <w:r w:rsidRPr="00F02402">
        <w:rPr>
          <w:color w:val="000000"/>
        </w:rPr>
        <w:t>1) ___________________________________;</w:t>
      </w:r>
    </w:p>
    <w:p w:rsidR="00724932" w:rsidRPr="00F02402" w:rsidRDefault="00724932" w:rsidP="00F02402">
      <w:pPr>
        <w:jc w:val="both"/>
        <w:rPr>
          <w:color w:val="000000"/>
        </w:rPr>
      </w:pPr>
      <w:r w:rsidRPr="00F02402">
        <w:rPr>
          <w:color w:val="000000"/>
        </w:rPr>
        <w:t>2) ___________________________________;</w:t>
      </w:r>
    </w:p>
    <w:p w:rsidR="00724932" w:rsidRPr="00F02402" w:rsidRDefault="00724932" w:rsidP="00F02402">
      <w:pPr>
        <w:jc w:val="both"/>
        <w:rPr>
          <w:color w:val="000000"/>
        </w:rPr>
      </w:pPr>
      <w:r w:rsidRPr="00F02402">
        <w:rPr>
          <w:color w:val="000000"/>
        </w:rPr>
        <w:t>3) ___________________________________.</w:t>
      </w:r>
    </w:p>
    <w:p w:rsidR="00724932" w:rsidRPr="009221F1" w:rsidRDefault="00724932" w:rsidP="001F51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24932" w:rsidRDefault="00724932" w:rsidP="001430D7">
      <w:pPr>
        <w:ind w:firstLine="708"/>
        <w:jc w:val="both"/>
        <w:rPr>
          <w:u w:val="single"/>
        </w:rPr>
      </w:pPr>
      <w:r>
        <w:t>Настоящим подтверждаю, что беру на себя обязательство как заинтересованное лицо, нести расходы, связанные с организацией и проведением публичных слушаний по вопросу предоставления разрешения на условно разрешенный вид использования.</w:t>
      </w:r>
    </w:p>
    <w:p w:rsidR="00724932" w:rsidRDefault="00724932" w:rsidP="00922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24932" w:rsidRDefault="00724932" w:rsidP="00922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24932" w:rsidRPr="009221F1" w:rsidRDefault="00724932" w:rsidP="00922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>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221F1">
        <w:rPr>
          <w:rFonts w:ascii="Times New Roman" w:hAnsi="Times New Roman" w:cs="Times New Roman"/>
          <w:sz w:val="24"/>
          <w:szCs w:val="24"/>
        </w:rPr>
        <w:t>_» ___________ 20__ г. ____________________/_______________</w:t>
      </w:r>
    </w:p>
    <w:p w:rsidR="00724932" w:rsidRPr="009221F1" w:rsidRDefault="00724932" w:rsidP="009221F1">
      <w:pPr>
        <w:pStyle w:val="ConsPlusNonformat"/>
        <w:jc w:val="both"/>
        <w:rPr>
          <w:i/>
        </w:rPr>
      </w:pPr>
      <w:r>
        <w:rPr>
          <w:rFonts w:ascii="Times New Roman" w:hAnsi="Times New Roman" w:cs="Times New Roman"/>
          <w:i/>
        </w:rPr>
        <w:t xml:space="preserve">                             (дата)</w:t>
      </w:r>
      <w:r w:rsidRPr="009221F1">
        <w:rPr>
          <w:rFonts w:ascii="Times New Roman" w:hAnsi="Times New Roman" w:cs="Times New Roman"/>
          <w:i/>
        </w:rPr>
        <w:t xml:space="preserve">                       (Ф.И.О.)                                  (подпись)</w:t>
      </w:r>
    </w:p>
    <w:p w:rsidR="00724932" w:rsidRPr="009221F1" w:rsidRDefault="00724932" w:rsidP="009221F1">
      <w:pPr>
        <w:tabs>
          <w:tab w:val="left" w:pos="3840"/>
        </w:tabs>
      </w:pPr>
      <w:r>
        <w:tab/>
      </w:r>
    </w:p>
    <w:p w:rsidR="00724932" w:rsidRDefault="00724932" w:rsidP="009221F1">
      <w:pPr>
        <w:spacing w:line="276" w:lineRule="auto"/>
        <w:ind w:firstLine="851"/>
        <w:jc w:val="both"/>
        <w:rPr>
          <w:sz w:val="20"/>
          <w:szCs w:val="20"/>
        </w:rPr>
      </w:pPr>
    </w:p>
    <w:p w:rsidR="00724932" w:rsidRDefault="00724932" w:rsidP="009221F1">
      <w:pPr>
        <w:spacing w:line="276" w:lineRule="auto"/>
        <w:ind w:firstLine="851"/>
        <w:jc w:val="both"/>
        <w:rPr>
          <w:sz w:val="20"/>
          <w:szCs w:val="20"/>
        </w:rPr>
      </w:pPr>
    </w:p>
    <w:p w:rsidR="00724932" w:rsidRPr="009221F1" w:rsidRDefault="00724932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>Настоящим даю согласие Администрации ________________________</w:t>
      </w:r>
      <w:r>
        <w:rPr>
          <w:sz w:val="20"/>
          <w:szCs w:val="20"/>
        </w:rPr>
        <w:t>_______________</w:t>
      </w:r>
      <w:r w:rsidRPr="009221F1">
        <w:rPr>
          <w:sz w:val="20"/>
          <w:szCs w:val="20"/>
        </w:rPr>
        <w:t>____  на обработку,</w:t>
      </w:r>
    </w:p>
    <w:p w:rsidR="00724932" w:rsidRPr="009221F1" w:rsidRDefault="00724932" w:rsidP="009221F1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</w:t>
      </w:r>
      <w:r w:rsidRPr="009221F1">
        <w:rPr>
          <w:i/>
          <w:sz w:val="20"/>
          <w:szCs w:val="20"/>
        </w:rPr>
        <w:t>(наименование муниципального образования)</w:t>
      </w:r>
    </w:p>
    <w:p w:rsidR="00724932" w:rsidRPr="009221F1" w:rsidRDefault="00724932" w:rsidP="0006266D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включая сбор, </w:t>
      </w:r>
      <w:r w:rsidRPr="009221F1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724932" w:rsidRPr="009221F1" w:rsidRDefault="00724932" w:rsidP="0006266D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_________________________________________</w:t>
      </w:r>
      <w:r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_________________</w:t>
      </w:r>
    </w:p>
    <w:p w:rsidR="00724932" w:rsidRPr="009221F1" w:rsidRDefault="00724932" w:rsidP="009221F1">
      <w:pPr>
        <w:ind w:left="2832"/>
        <w:jc w:val="center"/>
        <w:rPr>
          <w:i/>
          <w:sz w:val="18"/>
          <w:szCs w:val="18"/>
        </w:rPr>
      </w:pPr>
      <w:r w:rsidRPr="009221F1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724932" w:rsidRDefault="00724932" w:rsidP="0006266D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</w:p>
    <w:p w:rsidR="00724932" w:rsidRPr="009221F1" w:rsidRDefault="00724932" w:rsidP="0006266D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24932" w:rsidRPr="009221F1" w:rsidRDefault="00724932" w:rsidP="0006266D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24932" w:rsidRPr="009221F1" w:rsidRDefault="00724932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724932" w:rsidRPr="009221F1" w:rsidRDefault="00724932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Подпись заявителя                   </w:t>
      </w:r>
      <w:r>
        <w:rPr>
          <w:i/>
          <w:sz w:val="20"/>
          <w:szCs w:val="20"/>
          <w:lang w:eastAsia="en-US"/>
        </w:rPr>
        <w:t xml:space="preserve">     </w:t>
      </w:r>
      <w:r w:rsidRPr="009221F1">
        <w:rPr>
          <w:i/>
          <w:sz w:val="20"/>
          <w:szCs w:val="20"/>
          <w:lang w:eastAsia="en-US"/>
        </w:rPr>
        <w:t xml:space="preserve">      расшифровка подписи</w:t>
      </w:r>
    </w:p>
    <w:p w:rsidR="00724932" w:rsidRPr="009221F1" w:rsidRDefault="00724932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724932" w:rsidRPr="009221F1" w:rsidRDefault="00724932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724932" w:rsidRPr="009221F1" w:rsidRDefault="00724932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принявшего заявление       </w:t>
      </w: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Default="00724932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24932" w:rsidRPr="00522430" w:rsidRDefault="00724932" w:rsidP="00653C1E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 w:rsidRPr="00522430">
        <w:rPr>
          <w:lang w:eastAsia="en-US"/>
        </w:rPr>
        <w:t xml:space="preserve">Приложение № </w:t>
      </w:r>
      <w:r>
        <w:rPr>
          <w:lang w:eastAsia="en-US"/>
        </w:rPr>
        <w:t>2</w:t>
      </w:r>
    </w:p>
    <w:p w:rsidR="00724932" w:rsidRDefault="00724932" w:rsidP="00653C1E">
      <w:pPr>
        <w:ind w:firstLine="4536"/>
        <w:jc w:val="right"/>
        <w:rPr>
          <w:rFonts w:ascii="Times New Roman CYR" w:hAnsi="Times New Roman CYR" w:cs="Times New Roman CYR"/>
        </w:rPr>
      </w:pPr>
      <w:r w:rsidRPr="00522430">
        <w:rPr>
          <w:rFonts w:ascii="Times New Roman CYR" w:hAnsi="Times New Roman CYR" w:cs="Times New Roman CYR"/>
        </w:rPr>
        <w:t xml:space="preserve">В комиссию по подготовке проекта </w:t>
      </w:r>
    </w:p>
    <w:p w:rsidR="00724932" w:rsidRPr="00522430" w:rsidRDefault="00724932" w:rsidP="00653C1E">
      <w:pPr>
        <w:ind w:firstLine="4013"/>
        <w:jc w:val="right"/>
        <w:rPr>
          <w:rFonts w:ascii="Times New Roman CYR" w:hAnsi="Times New Roman CYR" w:cs="Times New Roman CYR"/>
        </w:rPr>
      </w:pPr>
      <w:r w:rsidRPr="00522430">
        <w:rPr>
          <w:rFonts w:ascii="Times New Roman CYR" w:hAnsi="Times New Roman CYR" w:cs="Times New Roman CYR"/>
        </w:rPr>
        <w:t>правил землепользования и застройки</w:t>
      </w:r>
    </w:p>
    <w:p w:rsidR="00724932" w:rsidRPr="006B463F" w:rsidRDefault="00724932" w:rsidP="00653C1E">
      <w:pPr>
        <w:spacing w:before="120"/>
        <w:ind w:left="4536"/>
        <w:jc w:val="right"/>
        <w:rPr>
          <w:sz w:val="20"/>
          <w:szCs w:val="20"/>
        </w:rPr>
      </w:pPr>
      <w:r w:rsidRPr="006B463F">
        <w:t>От</w:t>
      </w:r>
      <w:r>
        <w:rPr>
          <w:sz w:val="20"/>
          <w:szCs w:val="20"/>
        </w:rPr>
        <w:t xml:space="preserve"> __</w:t>
      </w:r>
      <w:r>
        <w:rPr>
          <w:sz w:val="20"/>
          <w:szCs w:val="20"/>
          <w:u w:val="single"/>
        </w:rPr>
        <w:t>Иванова Ивана Ивановича</w:t>
      </w:r>
      <w:r w:rsidRPr="006B463F">
        <w:rPr>
          <w:sz w:val="20"/>
          <w:szCs w:val="20"/>
        </w:rPr>
        <w:t>______</w:t>
      </w:r>
    </w:p>
    <w:p w:rsidR="00724932" w:rsidRDefault="00724932" w:rsidP="00653C1E">
      <w:pPr>
        <w:ind w:left="4536"/>
        <w:jc w:val="right"/>
        <w:rPr>
          <w:i/>
          <w:spacing w:val="-14"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 xml:space="preserve">(ФИО заявителя – физического лица, </w:t>
      </w:r>
      <w:r>
        <w:rPr>
          <w:i/>
          <w:spacing w:val="-14"/>
          <w:sz w:val="18"/>
          <w:szCs w:val="18"/>
        </w:rPr>
        <w:t>индивидуального предпринимателя,</w:t>
      </w:r>
    </w:p>
    <w:p w:rsidR="00724932" w:rsidRPr="006B463F" w:rsidRDefault="00724932" w:rsidP="00653C1E">
      <w:pPr>
        <w:ind w:left="4536"/>
        <w:jc w:val="right"/>
        <w:rPr>
          <w:i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>наименование заявителя - юридического лица)</w:t>
      </w:r>
    </w:p>
    <w:p w:rsidR="00724932" w:rsidRDefault="00724932" w:rsidP="00653C1E">
      <w:pPr>
        <w:ind w:left="4536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</w:t>
      </w:r>
    </w:p>
    <w:p w:rsidR="00724932" w:rsidRPr="006B463F" w:rsidRDefault="00724932" w:rsidP="00653C1E">
      <w:pPr>
        <w:ind w:left="4536"/>
        <w:jc w:val="right"/>
        <w:rPr>
          <w:i/>
          <w:sz w:val="20"/>
          <w:szCs w:val="20"/>
        </w:rPr>
      </w:pPr>
      <w:r w:rsidRPr="006B463F">
        <w:rPr>
          <w:i/>
          <w:spacing w:val="-14"/>
          <w:sz w:val="18"/>
          <w:szCs w:val="18"/>
        </w:rPr>
        <w:t xml:space="preserve">(ФИО </w:t>
      </w:r>
      <w:r>
        <w:rPr>
          <w:i/>
          <w:spacing w:val="-14"/>
          <w:sz w:val="18"/>
          <w:szCs w:val="18"/>
        </w:rPr>
        <w:t>представителя заявителя)</w:t>
      </w:r>
    </w:p>
    <w:p w:rsidR="00724932" w:rsidRDefault="00724932" w:rsidP="00653C1E">
      <w:pPr>
        <w:ind w:left="4536"/>
        <w:jc w:val="right"/>
        <w:rPr>
          <w:i/>
          <w:sz w:val="20"/>
          <w:szCs w:val="20"/>
        </w:rPr>
      </w:pPr>
      <w:r w:rsidRPr="006B463F">
        <w:rPr>
          <w:i/>
          <w:sz w:val="20"/>
          <w:szCs w:val="20"/>
        </w:rPr>
        <w:t>________________________________________________________</w:t>
      </w:r>
    </w:p>
    <w:p w:rsidR="00724932" w:rsidRPr="006B463F" w:rsidRDefault="00724932" w:rsidP="00653C1E">
      <w:pPr>
        <w:ind w:left="4536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_</w:t>
      </w:r>
      <w:r>
        <w:rPr>
          <w:i/>
          <w:sz w:val="20"/>
          <w:szCs w:val="20"/>
          <w:u w:val="single"/>
        </w:rPr>
        <w:t>паспорт: серия: 1234, № 123456, от 01.01.1999, выдан Отделом внутренних дел Лоухского района Республики Карелия</w:t>
      </w:r>
      <w:r>
        <w:rPr>
          <w:i/>
          <w:sz w:val="20"/>
          <w:szCs w:val="20"/>
        </w:rPr>
        <w:t>___</w:t>
      </w:r>
    </w:p>
    <w:p w:rsidR="00724932" w:rsidRPr="006B463F" w:rsidRDefault="00724932" w:rsidP="00653C1E">
      <w:pPr>
        <w:ind w:left="4536"/>
        <w:jc w:val="right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 xml:space="preserve">(серия, номер документа, удостоверяющего личность заявителя, </w:t>
      </w:r>
      <w:r>
        <w:rPr>
          <w:i/>
          <w:sz w:val="18"/>
          <w:szCs w:val="18"/>
        </w:rPr>
        <w:t xml:space="preserve">представителя заявителя, </w:t>
      </w:r>
      <w:r w:rsidRPr="006B463F">
        <w:rPr>
          <w:i/>
          <w:sz w:val="18"/>
          <w:szCs w:val="18"/>
        </w:rPr>
        <w:t>дата выдачи, орган, выдавший документ)</w:t>
      </w:r>
    </w:p>
    <w:p w:rsidR="00724932" w:rsidRPr="006B463F" w:rsidRDefault="00724932" w:rsidP="00653C1E">
      <w:pPr>
        <w:ind w:left="4536"/>
        <w:jc w:val="right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>___</w:t>
      </w:r>
      <w:r w:rsidRPr="0006168D">
        <w:rPr>
          <w:i/>
          <w:sz w:val="18"/>
          <w:szCs w:val="18"/>
          <w:u w:val="single"/>
        </w:rPr>
        <w:t>186660, пгт. Лоухи, ул.Советская, д. 12</w:t>
      </w:r>
      <w:r>
        <w:rPr>
          <w:i/>
          <w:sz w:val="18"/>
          <w:szCs w:val="18"/>
        </w:rPr>
        <w:t>_____________________</w:t>
      </w:r>
      <w:r w:rsidRPr="006B463F">
        <w:rPr>
          <w:i/>
          <w:sz w:val="18"/>
          <w:szCs w:val="18"/>
        </w:rPr>
        <w:t>__</w:t>
      </w:r>
    </w:p>
    <w:p w:rsidR="00724932" w:rsidRPr="006B463F" w:rsidRDefault="00724932" w:rsidP="00653C1E">
      <w:pPr>
        <w:ind w:left="4536"/>
        <w:jc w:val="right"/>
        <w:rPr>
          <w:i/>
          <w:sz w:val="20"/>
          <w:szCs w:val="20"/>
        </w:rPr>
      </w:pPr>
      <w:r w:rsidRPr="006B463F">
        <w:rPr>
          <w:i/>
          <w:sz w:val="20"/>
          <w:szCs w:val="20"/>
        </w:rPr>
        <w:t>__________________________________________________________</w:t>
      </w:r>
    </w:p>
    <w:p w:rsidR="00724932" w:rsidRPr="006B463F" w:rsidRDefault="00724932" w:rsidP="00653C1E">
      <w:pPr>
        <w:ind w:left="4536"/>
        <w:jc w:val="right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 xml:space="preserve"> (почтовый адрес)</w:t>
      </w:r>
    </w:p>
    <w:p w:rsidR="00724932" w:rsidRPr="006B463F" w:rsidRDefault="00724932" w:rsidP="00653C1E">
      <w:pPr>
        <w:ind w:left="4536"/>
        <w:jc w:val="right"/>
        <w:rPr>
          <w:i/>
          <w:spacing w:val="-14"/>
          <w:sz w:val="18"/>
          <w:szCs w:val="18"/>
        </w:rPr>
      </w:pPr>
      <w:r>
        <w:rPr>
          <w:i/>
          <w:spacing w:val="-14"/>
          <w:sz w:val="18"/>
          <w:szCs w:val="18"/>
        </w:rPr>
        <w:t>____________________________________________________________________________</w:t>
      </w:r>
    </w:p>
    <w:p w:rsidR="00724932" w:rsidRDefault="00724932" w:rsidP="00653C1E">
      <w:pPr>
        <w:ind w:left="4536"/>
        <w:jc w:val="right"/>
        <w:rPr>
          <w:i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 xml:space="preserve">(ОГРН, </w:t>
      </w:r>
      <w:r>
        <w:rPr>
          <w:i/>
          <w:spacing w:val="-14"/>
          <w:sz w:val="18"/>
          <w:szCs w:val="18"/>
        </w:rPr>
        <w:t>дата государственной регистрации</w:t>
      </w:r>
    </w:p>
    <w:p w:rsidR="00724932" w:rsidRPr="006B463F" w:rsidRDefault="00724932" w:rsidP="00653C1E">
      <w:pPr>
        <w:ind w:left="4536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>индивидуального предпринимателя, юридического лица)</w:t>
      </w:r>
    </w:p>
    <w:p w:rsidR="00724932" w:rsidRDefault="00724932" w:rsidP="00653C1E">
      <w:pPr>
        <w:ind w:left="4536"/>
        <w:jc w:val="right"/>
        <w:rPr>
          <w:sz w:val="20"/>
          <w:szCs w:val="20"/>
        </w:rPr>
      </w:pPr>
      <w:r w:rsidRPr="006B463F">
        <w:t>тел./факс</w:t>
      </w:r>
      <w:r w:rsidRPr="006B463F">
        <w:rPr>
          <w:i/>
          <w:sz w:val="20"/>
          <w:szCs w:val="20"/>
        </w:rPr>
        <w:t xml:space="preserve">: </w:t>
      </w:r>
      <w:r>
        <w:rPr>
          <w:sz w:val="20"/>
          <w:szCs w:val="20"/>
        </w:rPr>
        <w:t>_</w:t>
      </w:r>
      <w:r>
        <w:rPr>
          <w:sz w:val="20"/>
          <w:szCs w:val="20"/>
          <w:u w:val="single"/>
        </w:rPr>
        <w:t>8 (81439) 1-23-45</w:t>
      </w:r>
      <w:r w:rsidRPr="006B463F">
        <w:rPr>
          <w:sz w:val="20"/>
          <w:szCs w:val="20"/>
        </w:rPr>
        <w:t>____________________________</w:t>
      </w:r>
    </w:p>
    <w:p w:rsidR="00724932" w:rsidRPr="00522430" w:rsidRDefault="00724932" w:rsidP="00653C1E">
      <w:pPr>
        <w:rPr>
          <w:lang w:eastAsia="hi-IN" w:bidi="hi-IN"/>
        </w:rPr>
      </w:pPr>
    </w:p>
    <w:p w:rsidR="00724932" w:rsidRDefault="00724932" w:rsidP="00653C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724932" w:rsidRPr="006A1DCC" w:rsidRDefault="00724932" w:rsidP="00653C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430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24932" w:rsidRPr="006A1DCC" w:rsidRDefault="00724932" w:rsidP="00653C1E">
      <w:pPr>
        <w:pStyle w:val="ConsPlusNonformat"/>
        <w:jc w:val="center"/>
        <w:rPr>
          <w:rStyle w:val="FontStyle20"/>
          <w:b/>
          <w:sz w:val="24"/>
          <w:szCs w:val="24"/>
        </w:rPr>
      </w:pPr>
      <w:r w:rsidRPr="006A1DCC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6A1DCC">
        <w:rPr>
          <w:rStyle w:val="FontStyle20"/>
          <w:b/>
          <w:sz w:val="24"/>
          <w:szCs w:val="24"/>
        </w:rPr>
        <w:t>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724932" w:rsidRDefault="00724932" w:rsidP="00653C1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</w:p>
    <w:p w:rsidR="00724932" w:rsidRDefault="00724932" w:rsidP="00653C1E">
      <w:pPr>
        <w:rPr>
          <w:lang w:eastAsia="hi-IN" w:bidi="hi-IN"/>
        </w:rPr>
      </w:pPr>
    </w:p>
    <w:p w:rsidR="00724932" w:rsidRDefault="00724932" w:rsidP="00653C1E">
      <w:pPr>
        <w:ind w:firstLine="700"/>
        <w:jc w:val="both"/>
      </w:pPr>
      <w:r>
        <w:t>В соответствии со ст. 39 Градостроительного кодекса Российской Федерации прошу предоставить разрешение на условно разрешенный вид использования земельного участка _</w:t>
      </w:r>
      <w:r>
        <w:rPr>
          <w:i/>
          <w:u w:val="single"/>
        </w:rPr>
        <w:t>для индивидуального жилищного строительства</w:t>
      </w:r>
      <w:r>
        <w:t xml:space="preserve">______________________________________________      </w:t>
      </w:r>
    </w:p>
    <w:p w:rsidR="00724932" w:rsidRDefault="00724932" w:rsidP="00653C1E">
      <w:pPr>
        <w:spacing w:line="360" w:lineRule="auto"/>
        <w:jc w:val="both"/>
        <w:rPr>
          <w:sz w:val="22"/>
          <w:szCs w:val="22"/>
        </w:rPr>
      </w:pPr>
      <w:r>
        <w:rPr>
          <w:i/>
          <w:iCs/>
          <w:sz w:val="20"/>
          <w:szCs w:val="20"/>
        </w:rPr>
        <w:t xml:space="preserve">         (указать условно разрешенный вид  использования земельного участка)</w:t>
      </w:r>
    </w:p>
    <w:p w:rsidR="00724932" w:rsidRDefault="00724932" w:rsidP="00653C1E">
      <w:pPr>
        <w:jc w:val="both"/>
        <w:rPr>
          <w:rFonts w:ascii="Calibri" w:hAnsi="Calibri" w:cs="Calibri"/>
        </w:rPr>
      </w:pPr>
      <w:r>
        <w:t>с кадастровым номером:__</w:t>
      </w:r>
      <w:r>
        <w:rPr>
          <w:i/>
          <w:u w:val="single"/>
        </w:rPr>
        <w:t>10:18:1234567:1234</w:t>
      </w:r>
      <w:r>
        <w:t>________________________________ или объекта капитального строительства  __</w:t>
      </w:r>
      <w:r w:rsidRPr="0006168D">
        <w:rPr>
          <w:i/>
          <w:u w:val="single"/>
        </w:rPr>
        <w:t>индивидуальный жилой дом</w:t>
      </w:r>
      <w:r>
        <w:t>_________________________________.</w:t>
      </w:r>
    </w:p>
    <w:p w:rsidR="00724932" w:rsidRPr="001F5185" w:rsidRDefault="00724932" w:rsidP="00653C1E">
      <w:pPr>
        <w:ind w:left="3540"/>
        <w:jc w:val="both"/>
        <w:rPr>
          <w:i/>
          <w:sz w:val="20"/>
          <w:szCs w:val="20"/>
        </w:rPr>
      </w:pPr>
      <w:r w:rsidRPr="001F5185">
        <w:rPr>
          <w:i/>
          <w:sz w:val="20"/>
          <w:szCs w:val="20"/>
        </w:rPr>
        <w:t>(указать наименование объекта капитального строительства)</w:t>
      </w:r>
    </w:p>
    <w:p w:rsidR="00724932" w:rsidRPr="00F02402" w:rsidRDefault="00724932" w:rsidP="00653C1E">
      <w:pPr>
        <w:ind w:firstLine="700"/>
      </w:pPr>
      <w:r>
        <w:t>Место нахождения земельного участка (или объекта капитального строительства):</w:t>
      </w:r>
    </w:p>
    <w:p w:rsidR="00724932" w:rsidRPr="00F02402" w:rsidRDefault="00724932" w:rsidP="00653C1E">
      <w:r>
        <w:t>_</w:t>
      </w:r>
      <w:r>
        <w:rPr>
          <w:i/>
          <w:u w:val="single"/>
        </w:rPr>
        <w:t xml:space="preserve">Республика </w:t>
      </w:r>
      <w:r w:rsidRPr="0006168D">
        <w:rPr>
          <w:i/>
          <w:u w:val="single"/>
        </w:rPr>
        <w:t>Карелия, Лоухский район, пт. Лоухи, ул. Советская, д. 12</w:t>
      </w:r>
      <w:r w:rsidRPr="00F02402">
        <w:t>________</w:t>
      </w:r>
    </w:p>
    <w:p w:rsidR="00724932" w:rsidRDefault="00724932" w:rsidP="00653C1E">
      <w:r w:rsidRPr="00F02402">
        <w:t>____________________________________________________________________________________</w:t>
      </w:r>
    </w:p>
    <w:p w:rsidR="00724932" w:rsidRDefault="00724932" w:rsidP="00653C1E">
      <w:pPr>
        <w:jc w:val="both"/>
        <w:rPr>
          <w:u w:val="single"/>
        </w:rPr>
      </w:pPr>
    </w:p>
    <w:p w:rsidR="00724932" w:rsidRDefault="00724932" w:rsidP="00653C1E">
      <w:pPr>
        <w:jc w:val="both"/>
        <w:rPr>
          <w:u w:val="single"/>
        </w:rPr>
      </w:pPr>
    </w:p>
    <w:p w:rsidR="00724932" w:rsidRDefault="00724932" w:rsidP="00653C1E">
      <w:pPr>
        <w:jc w:val="both"/>
        <w:rPr>
          <w:u w:val="single"/>
        </w:rPr>
      </w:pPr>
    </w:p>
    <w:p w:rsidR="00724932" w:rsidRPr="001F5185" w:rsidRDefault="00724932" w:rsidP="00653C1E">
      <w:pPr>
        <w:jc w:val="both"/>
        <w:rPr>
          <w:color w:val="000000"/>
        </w:rPr>
      </w:pPr>
      <w:r w:rsidRPr="001F5185">
        <w:t>Приложение:</w:t>
      </w:r>
    </w:p>
    <w:p w:rsidR="00724932" w:rsidRPr="00F02402" w:rsidRDefault="00724932" w:rsidP="00653C1E">
      <w:pPr>
        <w:jc w:val="both"/>
        <w:rPr>
          <w:color w:val="000000"/>
        </w:rPr>
      </w:pPr>
      <w:r>
        <w:rPr>
          <w:color w:val="000000"/>
        </w:rPr>
        <w:t>1) _</w:t>
      </w:r>
      <w:r>
        <w:rPr>
          <w:i/>
          <w:color w:val="000000"/>
          <w:u w:val="single"/>
        </w:rPr>
        <w:t>копия документа, удостоверяющего личность заявителя</w:t>
      </w:r>
      <w:r w:rsidRPr="00F02402">
        <w:rPr>
          <w:color w:val="000000"/>
        </w:rPr>
        <w:t>;</w:t>
      </w:r>
    </w:p>
    <w:p w:rsidR="00724932" w:rsidRPr="00F02402" w:rsidRDefault="00724932" w:rsidP="00653C1E">
      <w:pPr>
        <w:jc w:val="both"/>
        <w:rPr>
          <w:color w:val="000000"/>
        </w:rPr>
      </w:pPr>
      <w:r>
        <w:rPr>
          <w:color w:val="000000"/>
        </w:rPr>
        <w:t>2) _</w:t>
      </w:r>
      <w:r>
        <w:rPr>
          <w:i/>
          <w:color w:val="000000"/>
          <w:u w:val="single"/>
        </w:rPr>
        <w:t>решение об утверждении схемы расположения земельного участка или о предварительном согласовании предоставления земельного участка, в случае, если земельный участок образован на основании одного из указанных решений</w:t>
      </w:r>
      <w:r w:rsidRPr="00F02402">
        <w:rPr>
          <w:color w:val="000000"/>
        </w:rPr>
        <w:t>;</w:t>
      </w:r>
    </w:p>
    <w:p w:rsidR="00724932" w:rsidRPr="00F02402" w:rsidRDefault="00724932" w:rsidP="00653C1E">
      <w:pPr>
        <w:jc w:val="both"/>
        <w:rPr>
          <w:color w:val="000000"/>
        </w:rPr>
      </w:pPr>
      <w:r w:rsidRPr="00F02402">
        <w:rPr>
          <w:color w:val="000000"/>
        </w:rPr>
        <w:t xml:space="preserve">3) </w:t>
      </w:r>
      <w:r>
        <w:rPr>
          <w:color w:val="000000"/>
        </w:rPr>
        <w:t>_</w:t>
      </w:r>
      <w:r>
        <w:rPr>
          <w:i/>
          <w:color w:val="000000"/>
          <w:u w:val="single"/>
        </w:rPr>
        <w:t>правоустанавливающие документы на земельный участок или объект капитального строительства, в случае, если право не зарегистрировано в Едином государственном реестре недвижимости</w:t>
      </w:r>
      <w:r w:rsidRPr="00F02402">
        <w:rPr>
          <w:color w:val="000000"/>
        </w:rPr>
        <w:t>.</w:t>
      </w:r>
    </w:p>
    <w:p w:rsidR="00724932" w:rsidRPr="009221F1" w:rsidRDefault="00724932" w:rsidP="00653C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24932" w:rsidRDefault="00724932" w:rsidP="00653C1E">
      <w:pPr>
        <w:ind w:firstLine="708"/>
        <w:jc w:val="both"/>
        <w:rPr>
          <w:u w:val="single"/>
        </w:rPr>
      </w:pPr>
      <w:r>
        <w:t>Настоящим подтверждаю, что беру на себя обязательство как заинтересованное лицо, нести расходы, связанные с организацией и проведением публичных слушаний по вопросу предоставления разрешения на условно разрешенный вид использования.</w:t>
      </w:r>
    </w:p>
    <w:p w:rsidR="00724932" w:rsidRDefault="00724932" w:rsidP="00653C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24932" w:rsidRDefault="00724932" w:rsidP="00653C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24932" w:rsidRPr="009221F1" w:rsidRDefault="00724932" w:rsidP="00653C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>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221F1">
        <w:rPr>
          <w:rFonts w:ascii="Times New Roman" w:hAnsi="Times New Roman" w:cs="Times New Roman"/>
          <w:sz w:val="24"/>
          <w:szCs w:val="24"/>
        </w:rPr>
        <w:t>_» ___________ 20__ г. ____________________/_______________</w:t>
      </w:r>
    </w:p>
    <w:p w:rsidR="00724932" w:rsidRPr="009221F1" w:rsidRDefault="00724932" w:rsidP="00653C1E">
      <w:pPr>
        <w:pStyle w:val="ConsPlusNonformat"/>
        <w:jc w:val="both"/>
        <w:rPr>
          <w:i/>
        </w:rPr>
      </w:pPr>
      <w:r>
        <w:rPr>
          <w:rFonts w:ascii="Times New Roman" w:hAnsi="Times New Roman" w:cs="Times New Roman"/>
          <w:i/>
        </w:rPr>
        <w:t>(дата)</w:t>
      </w:r>
      <w:r w:rsidRPr="009221F1">
        <w:rPr>
          <w:rFonts w:ascii="Times New Roman" w:hAnsi="Times New Roman" w:cs="Times New Roman"/>
          <w:i/>
        </w:rPr>
        <w:t xml:space="preserve">                       (Ф.И.О.)                                  (подпись)</w:t>
      </w:r>
    </w:p>
    <w:p w:rsidR="00724932" w:rsidRPr="009221F1" w:rsidRDefault="00724932" w:rsidP="00653C1E">
      <w:pPr>
        <w:tabs>
          <w:tab w:val="left" w:pos="3840"/>
        </w:tabs>
      </w:pPr>
      <w:r>
        <w:tab/>
      </w:r>
    </w:p>
    <w:p w:rsidR="00724932" w:rsidRDefault="00724932" w:rsidP="00653C1E">
      <w:pPr>
        <w:spacing w:line="276" w:lineRule="auto"/>
        <w:ind w:firstLine="851"/>
        <w:jc w:val="both"/>
        <w:rPr>
          <w:sz w:val="20"/>
          <w:szCs w:val="20"/>
        </w:rPr>
      </w:pPr>
    </w:p>
    <w:p w:rsidR="00724932" w:rsidRDefault="00724932" w:rsidP="00653C1E">
      <w:pPr>
        <w:spacing w:line="276" w:lineRule="auto"/>
        <w:ind w:firstLine="851"/>
        <w:jc w:val="both"/>
        <w:rPr>
          <w:sz w:val="20"/>
          <w:szCs w:val="20"/>
        </w:rPr>
      </w:pPr>
    </w:p>
    <w:p w:rsidR="00724932" w:rsidRDefault="00724932" w:rsidP="00653C1E">
      <w:pPr>
        <w:spacing w:line="276" w:lineRule="auto"/>
        <w:ind w:firstLine="851"/>
        <w:jc w:val="both"/>
        <w:rPr>
          <w:sz w:val="20"/>
          <w:szCs w:val="20"/>
        </w:rPr>
      </w:pPr>
    </w:p>
    <w:p w:rsidR="00724932" w:rsidRDefault="00724932" w:rsidP="00653C1E">
      <w:pPr>
        <w:spacing w:line="276" w:lineRule="auto"/>
        <w:ind w:firstLine="851"/>
        <w:jc w:val="both"/>
        <w:rPr>
          <w:sz w:val="20"/>
          <w:szCs w:val="20"/>
        </w:rPr>
      </w:pPr>
    </w:p>
    <w:p w:rsidR="00724932" w:rsidRPr="009221F1" w:rsidRDefault="00724932" w:rsidP="00653C1E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>Настоящим даю согласие Админи</w:t>
      </w:r>
      <w:r>
        <w:rPr>
          <w:sz w:val="20"/>
          <w:szCs w:val="20"/>
        </w:rPr>
        <w:t>страции _</w:t>
      </w:r>
      <w:r>
        <w:rPr>
          <w:i/>
          <w:sz w:val="20"/>
          <w:szCs w:val="20"/>
          <w:u w:val="single"/>
        </w:rPr>
        <w:t>Лоухского муниципального района</w:t>
      </w:r>
      <w:r>
        <w:rPr>
          <w:sz w:val="20"/>
          <w:szCs w:val="20"/>
        </w:rPr>
        <w:t>_</w:t>
      </w:r>
      <w:r w:rsidRPr="009221F1">
        <w:rPr>
          <w:sz w:val="20"/>
          <w:szCs w:val="20"/>
        </w:rPr>
        <w:t>____  на обработку,</w:t>
      </w:r>
    </w:p>
    <w:p w:rsidR="00724932" w:rsidRPr="009221F1" w:rsidRDefault="00724932" w:rsidP="00653C1E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</w:t>
      </w:r>
      <w:r w:rsidRPr="009221F1">
        <w:rPr>
          <w:i/>
          <w:sz w:val="20"/>
          <w:szCs w:val="20"/>
        </w:rPr>
        <w:t>(наименование муниципального образования)</w:t>
      </w:r>
    </w:p>
    <w:p w:rsidR="00724932" w:rsidRPr="009221F1" w:rsidRDefault="00724932" w:rsidP="00653C1E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включая сбор, </w:t>
      </w:r>
      <w:r w:rsidRPr="009221F1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724932" w:rsidRPr="009221F1" w:rsidRDefault="00724932" w:rsidP="00653C1E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 xml:space="preserve">Настоящее согласие действует </w:t>
      </w:r>
      <w:r w:rsidRPr="00D22902">
        <w:rPr>
          <w:rFonts w:ascii="Times New Roman" w:hAnsi="Times New Roman" w:cs="Times New Roman"/>
          <w:u w:val="single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>
        <w:rPr>
          <w:rFonts w:ascii="Times New Roman" w:hAnsi="Times New Roman" w:cs="Times New Roman"/>
          <w:u w:val="single"/>
        </w:rPr>
        <w:t>.</w:t>
      </w:r>
    </w:p>
    <w:p w:rsidR="00724932" w:rsidRPr="009221F1" w:rsidRDefault="00724932" w:rsidP="00653C1E">
      <w:pPr>
        <w:ind w:left="2832"/>
        <w:jc w:val="center"/>
        <w:rPr>
          <w:i/>
          <w:sz w:val="18"/>
          <w:szCs w:val="18"/>
        </w:rPr>
      </w:pPr>
      <w:r w:rsidRPr="009221F1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724932" w:rsidRDefault="00724932" w:rsidP="00653C1E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</w:p>
    <w:p w:rsidR="00724932" w:rsidRPr="009221F1" w:rsidRDefault="00724932" w:rsidP="00653C1E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24932" w:rsidRPr="009221F1" w:rsidRDefault="00724932" w:rsidP="00653C1E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24932" w:rsidRPr="009221F1" w:rsidRDefault="00724932" w:rsidP="00653C1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724932" w:rsidRPr="009221F1" w:rsidRDefault="00724932" w:rsidP="00653C1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Подпись заявителя                     </w:t>
      </w:r>
      <w:r>
        <w:rPr>
          <w:i/>
          <w:sz w:val="20"/>
          <w:szCs w:val="20"/>
          <w:lang w:eastAsia="en-US"/>
        </w:rPr>
        <w:t xml:space="preserve">            </w:t>
      </w:r>
      <w:r w:rsidRPr="009221F1">
        <w:rPr>
          <w:i/>
          <w:sz w:val="20"/>
          <w:szCs w:val="20"/>
          <w:lang w:eastAsia="en-US"/>
        </w:rPr>
        <w:t xml:space="preserve">    расшифровка подписи</w:t>
      </w:r>
    </w:p>
    <w:p w:rsidR="00724932" w:rsidRPr="009221F1" w:rsidRDefault="00724932" w:rsidP="00653C1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724932" w:rsidRPr="009221F1" w:rsidRDefault="00724932" w:rsidP="00653C1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          _________________________</w:t>
      </w:r>
    </w:p>
    <w:p w:rsidR="00724932" w:rsidRPr="009221F1" w:rsidRDefault="00724932" w:rsidP="00653C1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724932" w:rsidRPr="009221F1" w:rsidRDefault="00724932" w:rsidP="00653C1E">
      <w:pPr>
        <w:tabs>
          <w:tab w:val="left" w:pos="3555"/>
        </w:tabs>
        <w:ind w:right="251"/>
        <w:rPr>
          <w:sz w:val="20"/>
          <w:szCs w:val="20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724932" w:rsidRPr="009221F1" w:rsidRDefault="00724932" w:rsidP="009221F1">
      <w:pPr>
        <w:tabs>
          <w:tab w:val="left" w:pos="3555"/>
        </w:tabs>
        <w:ind w:right="251"/>
        <w:rPr>
          <w:sz w:val="20"/>
          <w:szCs w:val="20"/>
        </w:rPr>
      </w:pPr>
      <w:r w:rsidRPr="009221F1">
        <w:rPr>
          <w:i/>
          <w:sz w:val="20"/>
          <w:szCs w:val="20"/>
          <w:lang w:eastAsia="en-US"/>
        </w:rPr>
        <w:t xml:space="preserve">         </w:t>
      </w:r>
    </w:p>
    <w:sectPr w:rsidR="00724932" w:rsidRPr="009221F1" w:rsidSect="0006266D">
      <w:pgSz w:w="11907" w:h="16840" w:code="9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932" w:rsidRDefault="00724932" w:rsidP="004D6E54">
      <w:r>
        <w:separator/>
      </w:r>
    </w:p>
  </w:endnote>
  <w:endnote w:type="continuationSeparator" w:id="1">
    <w:p w:rsidR="00724932" w:rsidRDefault="00724932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932" w:rsidRDefault="00724932" w:rsidP="004D6E54">
      <w:r>
        <w:separator/>
      </w:r>
    </w:p>
  </w:footnote>
  <w:footnote w:type="continuationSeparator" w:id="1">
    <w:p w:rsidR="00724932" w:rsidRDefault="00724932" w:rsidP="004D6E54">
      <w:r>
        <w:continuationSeparator/>
      </w:r>
    </w:p>
  </w:footnote>
  <w:footnote w:id="2">
    <w:p w:rsidR="00724932" w:rsidRDefault="00724932" w:rsidP="00C03A9D">
      <w:pPr>
        <w:widowControl/>
        <w:ind w:firstLine="540"/>
        <w:jc w:val="both"/>
        <w:rPr>
          <w:lang w:eastAsia="en-US"/>
        </w:rPr>
      </w:pPr>
      <w:r>
        <w:rPr>
          <w:rStyle w:val="FootnoteReference"/>
        </w:rPr>
        <w:footnoteRef/>
      </w:r>
      <w:r w:rsidRPr="00C03A9D">
        <w:rPr>
          <w:sz w:val="20"/>
          <w:szCs w:val="20"/>
          <w:lang w:eastAsia="en-US"/>
        </w:rPr>
        <w:t>Рекомендованный с</w:t>
      </w:r>
      <w:r w:rsidRPr="00C03A9D">
        <w:rPr>
          <w:rStyle w:val="FontStyle23"/>
          <w:sz w:val="20"/>
          <w:szCs w:val="20"/>
        </w:rPr>
        <w:t>рок. Срок устанавливается административным регламентом предоставления муниципальной услуги</w:t>
      </w:r>
      <w:r w:rsidRPr="00C03A9D">
        <w:rPr>
          <w:sz w:val="20"/>
          <w:szCs w:val="20"/>
          <w:lang w:eastAsia="en-US"/>
        </w:rPr>
        <w:t xml:space="preserve"> в соответствии с</w:t>
      </w:r>
      <w:r>
        <w:rPr>
          <w:sz w:val="20"/>
          <w:szCs w:val="20"/>
          <w:lang w:eastAsia="en-US"/>
        </w:rPr>
        <w:t xml:space="preserve"> требованиями Градостроительного кодекса Российской Федерации, </w:t>
      </w:r>
      <w:bookmarkStart w:id="0" w:name="_GoBack"/>
      <w:bookmarkEnd w:id="0"/>
      <w:r w:rsidRPr="00C03A9D">
        <w:rPr>
          <w:sz w:val="20"/>
          <w:szCs w:val="20"/>
          <w:lang w:eastAsia="en-US"/>
        </w:rPr>
        <w:t>порядком организации и проведения публичных слушаний, утвержденным нормативным правовым актом представительного органа муниципального образования</w:t>
      </w:r>
      <w:r>
        <w:rPr>
          <w:sz w:val="20"/>
          <w:szCs w:val="20"/>
          <w:lang w:eastAsia="en-US"/>
        </w:rPr>
        <w:t xml:space="preserve"> </w:t>
      </w:r>
      <w:r w:rsidRPr="00C03A9D">
        <w:rPr>
          <w:sz w:val="20"/>
          <w:szCs w:val="20"/>
          <w:lang w:eastAsia="en-US"/>
        </w:rPr>
        <w:t>и (или) уставом муниципального образования.</w:t>
      </w:r>
    </w:p>
    <w:p w:rsidR="00724932" w:rsidRDefault="00724932" w:rsidP="00C03A9D">
      <w:pPr>
        <w:widowControl/>
        <w:ind w:firstLine="540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932" w:rsidRDefault="00724932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366D9"/>
    <w:multiLevelType w:val="multilevel"/>
    <w:tmpl w:val="AF2CDDD2"/>
    <w:lvl w:ilvl="0">
      <w:start w:val="2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pPr>
        <w:ind w:left="1474" w:hanging="907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3431" w:hanging="1871"/>
      </w:pPr>
      <w:rPr>
        <w:rFonts w:cs="Times New Roman"/>
        <w:color w:val="auto"/>
      </w:rPr>
    </w:lvl>
    <w:lvl w:ilvl="4">
      <w:start w:val="1"/>
      <w:numFmt w:val="decimal"/>
      <w:suff w:val="space"/>
      <w:lvlText w:val="%1.%2.%3.%4.%5."/>
      <w:lvlJc w:val="left"/>
      <w:pPr>
        <w:ind w:left="2836"/>
      </w:pPr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">
    <w:nsid w:val="2E192871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0073DFE"/>
    <w:multiLevelType w:val="hybridMultilevel"/>
    <w:tmpl w:val="442478BA"/>
    <w:lvl w:ilvl="0" w:tplc="D79871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6019AF"/>
    <w:multiLevelType w:val="hybridMultilevel"/>
    <w:tmpl w:val="E63E5F22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94C6FDB"/>
    <w:multiLevelType w:val="hybridMultilevel"/>
    <w:tmpl w:val="DE98EEB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CC96012"/>
    <w:multiLevelType w:val="hybridMultilevel"/>
    <w:tmpl w:val="C17A2046"/>
    <w:lvl w:ilvl="0" w:tplc="D1F64B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E1877EC"/>
    <w:multiLevelType w:val="hybridMultilevel"/>
    <w:tmpl w:val="86A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0DD36EB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48B03B3"/>
    <w:multiLevelType w:val="hybridMultilevel"/>
    <w:tmpl w:val="BC94107C"/>
    <w:lvl w:ilvl="0" w:tplc="BE380E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7115279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1E3F5C"/>
    <w:multiLevelType w:val="hybridMultilevel"/>
    <w:tmpl w:val="5FDE48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EBA1F29"/>
    <w:multiLevelType w:val="hybridMultilevel"/>
    <w:tmpl w:val="8E7CA1E0"/>
    <w:lvl w:ilvl="0" w:tplc="A9DCD87C">
      <w:start w:val="1"/>
      <w:numFmt w:val="bullet"/>
      <w:suff w:val="space"/>
      <w:lvlText w:val="-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EE876D0"/>
    <w:multiLevelType w:val="hybridMultilevel"/>
    <w:tmpl w:val="7C5AE462"/>
    <w:lvl w:ilvl="0" w:tplc="FCF26E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37310C"/>
    <w:multiLevelType w:val="hybridMultilevel"/>
    <w:tmpl w:val="C9C409C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597077"/>
    <w:multiLevelType w:val="hybridMultilevel"/>
    <w:tmpl w:val="D1FA1F22"/>
    <w:lvl w:ilvl="0" w:tplc="CD362F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EE72DF4"/>
    <w:multiLevelType w:val="hybridMultilevel"/>
    <w:tmpl w:val="710E9F88"/>
    <w:lvl w:ilvl="0" w:tplc="9B78D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4"/>
  </w:num>
  <w:num w:numId="5">
    <w:abstractNumId w:val="11"/>
  </w:num>
  <w:num w:numId="6">
    <w:abstractNumId w:val="15"/>
  </w:num>
  <w:num w:numId="7">
    <w:abstractNumId w:val="6"/>
  </w:num>
  <w:num w:numId="8">
    <w:abstractNumId w:val="13"/>
  </w:num>
  <w:num w:numId="9">
    <w:abstractNumId w:val="7"/>
  </w:num>
  <w:num w:numId="10">
    <w:abstractNumId w:val="1"/>
  </w:num>
  <w:num w:numId="11">
    <w:abstractNumId w:val="2"/>
  </w:num>
  <w:num w:numId="12">
    <w:abstractNumId w:val="16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40232"/>
    <w:rsid w:val="0006168D"/>
    <w:rsid w:val="0006266D"/>
    <w:rsid w:val="00083427"/>
    <w:rsid w:val="000B4E79"/>
    <w:rsid w:val="000E4D50"/>
    <w:rsid w:val="000F196D"/>
    <w:rsid w:val="000F65F2"/>
    <w:rsid w:val="001003DF"/>
    <w:rsid w:val="001063E0"/>
    <w:rsid w:val="001071B9"/>
    <w:rsid w:val="0011254D"/>
    <w:rsid w:val="001430D7"/>
    <w:rsid w:val="00162D82"/>
    <w:rsid w:val="00180BD8"/>
    <w:rsid w:val="001B757E"/>
    <w:rsid w:val="001B7D11"/>
    <w:rsid w:val="001C41F1"/>
    <w:rsid w:val="001F5185"/>
    <w:rsid w:val="00224DC1"/>
    <w:rsid w:val="0023554D"/>
    <w:rsid w:val="00272AB8"/>
    <w:rsid w:val="00274C5B"/>
    <w:rsid w:val="002954D5"/>
    <w:rsid w:val="002A57B1"/>
    <w:rsid w:val="002A7AAF"/>
    <w:rsid w:val="002E685E"/>
    <w:rsid w:val="00316856"/>
    <w:rsid w:val="00337261"/>
    <w:rsid w:val="00350A4C"/>
    <w:rsid w:val="003616A5"/>
    <w:rsid w:val="003643BA"/>
    <w:rsid w:val="00381F64"/>
    <w:rsid w:val="00390B04"/>
    <w:rsid w:val="003A3007"/>
    <w:rsid w:val="003B03CA"/>
    <w:rsid w:val="003B525C"/>
    <w:rsid w:val="003D22A6"/>
    <w:rsid w:val="003F478B"/>
    <w:rsid w:val="00401C87"/>
    <w:rsid w:val="00410735"/>
    <w:rsid w:val="004202E2"/>
    <w:rsid w:val="004413FA"/>
    <w:rsid w:val="00451541"/>
    <w:rsid w:val="00472198"/>
    <w:rsid w:val="004800BE"/>
    <w:rsid w:val="004B1D1F"/>
    <w:rsid w:val="004D1555"/>
    <w:rsid w:val="004D6E54"/>
    <w:rsid w:val="005150BB"/>
    <w:rsid w:val="00522430"/>
    <w:rsid w:val="00534854"/>
    <w:rsid w:val="00540EED"/>
    <w:rsid w:val="00552CC0"/>
    <w:rsid w:val="00555AC7"/>
    <w:rsid w:val="0055746D"/>
    <w:rsid w:val="00563D2B"/>
    <w:rsid w:val="00576E14"/>
    <w:rsid w:val="00582571"/>
    <w:rsid w:val="005A6E5B"/>
    <w:rsid w:val="005C2CF3"/>
    <w:rsid w:val="005E4EFA"/>
    <w:rsid w:val="005F3539"/>
    <w:rsid w:val="00637671"/>
    <w:rsid w:val="0064725E"/>
    <w:rsid w:val="0064782E"/>
    <w:rsid w:val="00653C1E"/>
    <w:rsid w:val="00676E0B"/>
    <w:rsid w:val="006927DC"/>
    <w:rsid w:val="006A1DCC"/>
    <w:rsid w:val="006A3BC1"/>
    <w:rsid w:val="006A6FA7"/>
    <w:rsid w:val="006B463F"/>
    <w:rsid w:val="007161A2"/>
    <w:rsid w:val="00722EC5"/>
    <w:rsid w:val="00724932"/>
    <w:rsid w:val="0078210D"/>
    <w:rsid w:val="007846D2"/>
    <w:rsid w:val="0082348C"/>
    <w:rsid w:val="008401F4"/>
    <w:rsid w:val="00856AAC"/>
    <w:rsid w:val="00866908"/>
    <w:rsid w:val="0087435F"/>
    <w:rsid w:val="00897177"/>
    <w:rsid w:val="008A382A"/>
    <w:rsid w:val="008A4080"/>
    <w:rsid w:val="008D3C28"/>
    <w:rsid w:val="00912996"/>
    <w:rsid w:val="00916D83"/>
    <w:rsid w:val="009221F1"/>
    <w:rsid w:val="009570C6"/>
    <w:rsid w:val="0097594D"/>
    <w:rsid w:val="009A468E"/>
    <w:rsid w:val="009A5701"/>
    <w:rsid w:val="009F6273"/>
    <w:rsid w:val="00A01E32"/>
    <w:rsid w:val="00A37FE0"/>
    <w:rsid w:val="00A7317B"/>
    <w:rsid w:val="00A7540A"/>
    <w:rsid w:val="00A87686"/>
    <w:rsid w:val="00AB2794"/>
    <w:rsid w:val="00AB302A"/>
    <w:rsid w:val="00AC568B"/>
    <w:rsid w:val="00AD6B74"/>
    <w:rsid w:val="00B21313"/>
    <w:rsid w:val="00B22520"/>
    <w:rsid w:val="00B27C90"/>
    <w:rsid w:val="00B3714A"/>
    <w:rsid w:val="00B86BE9"/>
    <w:rsid w:val="00B909B1"/>
    <w:rsid w:val="00BC31E9"/>
    <w:rsid w:val="00BD1066"/>
    <w:rsid w:val="00BE1030"/>
    <w:rsid w:val="00BE2E9D"/>
    <w:rsid w:val="00C03A9D"/>
    <w:rsid w:val="00C06638"/>
    <w:rsid w:val="00C155EB"/>
    <w:rsid w:val="00C2787D"/>
    <w:rsid w:val="00C41022"/>
    <w:rsid w:val="00C649BA"/>
    <w:rsid w:val="00C865CB"/>
    <w:rsid w:val="00CB2994"/>
    <w:rsid w:val="00CB3960"/>
    <w:rsid w:val="00CD7DCC"/>
    <w:rsid w:val="00D22902"/>
    <w:rsid w:val="00D33552"/>
    <w:rsid w:val="00D55EF0"/>
    <w:rsid w:val="00D83DF3"/>
    <w:rsid w:val="00DA7A88"/>
    <w:rsid w:val="00DD0DB5"/>
    <w:rsid w:val="00DE3F20"/>
    <w:rsid w:val="00DF0EC2"/>
    <w:rsid w:val="00E077AE"/>
    <w:rsid w:val="00E10C62"/>
    <w:rsid w:val="00E1626E"/>
    <w:rsid w:val="00E459A5"/>
    <w:rsid w:val="00E54048"/>
    <w:rsid w:val="00E81E4B"/>
    <w:rsid w:val="00E8732E"/>
    <w:rsid w:val="00EF37BA"/>
    <w:rsid w:val="00EF3BE1"/>
    <w:rsid w:val="00F02402"/>
    <w:rsid w:val="00F249B9"/>
    <w:rsid w:val="00F37B60"/>
    <w:rsid w:val="00F44BD1"/>
    <w:rsid w:val="00F83CCC"/>
    <w:rsid w:val="00F841C5"/>
    <w:rsid w:val="00F97E89"/>
    <w:rsid w:val="00FE2CD6"/>
    <w:rsid w:val="00FF7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8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F196D"/>
    <w:rPr>
      <w:rFonts w:cs="Times New Roman"/>
      <w:color w:val="0000FF"/>
      <w:u w:val="single"/>
    </w:rPr>
  </w:style>
  <w:style w:type="paragraph" w:customStyle="1" w:styleId="ConsPlusNonformat">
    <w:name w:val="ConsPlusNonformat"/>
    <w:next w:val="Normal"/>
    <w:uiPriority w:val="99"/>
    <w:rsid w:val="003D22A6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uiPriority w:val="99"/>
    <w:rsid w:val="00552CC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4D15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BC31E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C31E9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BC31E9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14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structure/10001000100000023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lugi.karelia.ru/rp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131</TotalTime>
  <Pages>17</Pages>
  <Words>5045</Words>
  <Characters>28761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16</cp:revision>
  <dcterms:created xsi:type="dcterms:W3CDTF">2017-09-11T09:10:00Z</dcterms:created>
  <dcterms:modified xsi:type="dcterms:W3CDTF">2017-10-18T13:13:00Z</dcterms:modified>
</cp:coreProperties>
</file>